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DA" w:rsidRDefault="002B1E86">
      <w:pPr>
        <w:rPr>
          <w:b/>
          <w:bCs/>
          <w:color w:val="FFFFFF"/>
          <w:sz w:val="32"/>
          <w:szCs w:val="32"/>
        </w:rPr>
      </w:pPr>
      <w:r>
        <w:rPr>
          <w:rFonts w:ascii="Arial" w:hAnsi="Arial" w:cs="Arial"/>
          <w:b/>
          <w:bCs/>
          <w:noProof/>
          <w:color w:val="FFFFFF"/>
          <w:sz w:val="20"/>
          <w:szCs w:val="3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17780</wp:posOffset>
            </wp:positionV>
            <wp:extent cx="6534150" cy="1044575"/>
            <wp:effectExtent l="0" t="0" r="0" b="3175"/>
            <wp:wrapNone/>
            <wp:docPr id="19" name="Рисунок 19" descr="gradi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radi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104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479DA">
        <w:rPr>
          <w:b/>
          <w:bCs/>
          <w:color w:val="FFFFFF"/>
          <w:sz w:val="32"/>
          <w:szCs w:val="32"/>
        </w:rPr>
        <w:t xml:space="preserve"> № </w:t>
      </w:r>
      <w:r w:rsidR="00456DA5">
        <w:rPr>
          <w:b/>
          <w:bCs/>
          <w:color w:val="FFFFFF"/>
          <w:sz w:val="32"/>
          <w:szCs w:val="32"/>
          <w:lang w:val="en-US"/>
        </w:rPr>
        <w:t>36</w:t>
      </w:r>
      <w:r w:rsidR="005479DA">
        <w:rPr>
          <w:b/>
          <w:bCs/>
          <w:color w:val="FFFFFF"/>
          <w:sz w:val="32"/>
          <w:szCs w:val="32"/>
        </w:rPr>
        <w:t xml:space="preserve"> (2</w:t>
      </w:r>
      <w:r w:rsidR="00456DA5">
        <w:rPr>
          <w:b/>
          <w:bCs/>
          <w:color w:val="FFFFFF"/>
          <w:sz w:val="32"/>
          <w:szCs w:val="32"/>
          <w:lang w:val="en-US"/>
        </w:rPr>
        <w:t>97</w:t>
      </w:r>
      <w:r w:rsidR="005479DA">
        <w:rPr>
          <w:b/>
          <w:bCs/>
          <w:color w:val="FFFFFF"/>
          <w:sz w:val="32"/>
          <w:szCs w:val="32"/>
        </w:rPr>
        <w:t xml:space="preserve">) </w:t>
      </w:r>
    </w:p>
    <w:p w:rsidR="005479DA" w:rsidRDefault="005479DA">
      <w:pPr>
        <w:jc w:val="center"/>
        <w:rPr>
          <w:color w:val="FFFFFF"/>
          <w:sz w:val="56"/>
          <w:szCs w:val="56"/>
        </w:rPr>
      </w:pPr>
      <w:r>
        <w:rPr>
          <w:color w:val="FFFFFF"/>
          <w:sz w:val="56"/>
          <w:szCs w:val="56"/>
        </w:rPr>
        <w:t xml:space="preserve">Информационный бюллетень </w:t>
      </w:r>
    </w:p>
    <w:p w:rsidR="005479DA" w:rsidRDefault="005479DA">
      <w:pPr>
        <w:spacing w:line="168" w:lineRule="auto"/>
        <w:jc w:val="center"/>
        <w:rPr>
          <w:rFonts w:ascii="Arial" w:hAnsi="Arial" w:cs="Arial"/>
          <w:b/>
          <w:bCs/>
          <w:color w:val="FFFFFF"/>
          <w:sz w:val="32"/>
          <w:szCs w:val="32"/>
        </w:rPr>
      </w:pPr>
      <w:r>
        <w:rPr>
          <w:color w:val="FFFFFF"/>
          <w:sz w:val="56"/>
          <w:szCs w:val="56"/>
        </w:rPr>
        <w:t>местного самоуправления</w:t>
      </w:r>
    </w:p>
    <w:p w:rsidR="005479DA" w:rsidRDefault="005479DA">
      <w:pPr>
        <w:jc w:val="center"/>
        <w:rPr>
          <w:rFonts w:ascii="Arial" w:hAnsi="Arial" w:cs="Arial"/>
          <w:b/>
          <w:bCs/>
          <w:color w:val="FFFFFF"/>
          <w:sz w:val="32"/>
          <w:szCs w:val="32"/>
        </w:rPr>
      </w:pPr>
    </w:p>
    <w:tbl>
      <w:tblPr>
        <w:tblW w:w="10368" w:type="dxa"/>
        <w:tblInd w:w="8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5808"/>
        <w:gridCol w:w="4560"/>
      </w:tblGrid>
      <w:tr w:rsidR="005479DA">
        <w:tc>
          <w:tcPr>
            <w:tcW w:w="58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479DA" w:rsidRDefault="005479DA" w:rsidP="00721648">
            <w:pPr>
              <w:rPr>
                <w:b/>
                <w:i/>
              </w:rPr>
            </w:pPr>
            <w:r>
              <w:rPr>
                <w:i/>
                <w:sz w:val="20"/>
                <w:szCs w:val="20"/>
              </w:rPr>
              <w:t xml:space="preserve">Издается АСДГ по </w:t>
            </w:r>
            <w:hyperlink r:id="rId9" w:history="1">
              <w:r>
                <w:rPr>
                  <w:rStyle w:val="a7"/>
                  <w:i/>
                  <w:sz w:val="20"/>
                  <w:szCs w:val="20"/>
                </w:rPr>
                <w:t>соглашению</w:t>
              </w:r>
            </w:hyperlink>
            <w:r>
              <w:rPr>
                <w:i/>
                <w:sz w:val="20"/>
                <w:szCs w:val="20"/>
              </w:rPr>
              <w:t xml:space="preserve"> с</w:t>
            </w:r>
            <w:r>
              <w:rPr>
                <w:i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ОКМО с февраля 2008 г. </w:t>
            </w:r>
            <w:r>
              <w:rPr>
                <w:i/>
              </w:rPr>
              <w:t xml:space="preserve">                                                         </w:t>
            </w:r>
            <w:r>
              <w:rPr>
                <w:rFonts w:cs="Century Gothic"/>
                <w:i/>
                <w:sz w:val="20"/>
                <w:szCs w:val="20"/>
                <w:lang w:bidi="ru-RU"/>
              </w:rPr>
              <w:t xml:space="preserve">   При участии </w:t>
            </w:r>
            <w:r w:rsidR="00721648">
              <w:rPr>
                <w:rFonts w:cs="Century Gothic"/>
                <w:i/>
                <w:sz w:val="20"/>
                <w:szCs w:val="20"/>
                <w:lang w:bidi="ru-RU"/>
              </w:rPr>
              <w:t>«</w:t>
            </w:r>
            <w:hyperlink r:id="rId10" w:history="1">
              <w:r>
                <w:rPr>
                  <w:rStyle w:val="a7"/>
                  <w:i/>
                  <w:sz w:val="20"/>
                  <w:szCs w:val="20"/>
                </w:rPr>
                <w:t>Системы подготовки кадров, поддержки и</w:t>
              </w:r>
              <w:r>
                <w:rPr>
                  <w:rStyle w:val="a7"/>
                  <w:i/>
                  <w:sz w:val="20"/>
                  <w:szCs w:val="20"/>
                  <w:u w:val="none"/>
                </w:rPr>
                <w:t xml:space="preserve">                                          </w:t>
              </w:r>
              <w:r>
                <w:rPr>
                  <w:rStyle w:val="a7"/>
                  <w:i/>
                  <w:sz w:val="20"/>
                  <w:szCs w:val="20"/>
                </w:rPr>
                <w:br/>
                <w:t xml:space="preserve">сопровождения органов местного самоуправления </w:t>
              </w:r>
              <w:proofErr w:type="spellStart"/>
              <w:r>
                <w:rPr>
                  <w:rStyle w:val="a7"/>
                  <w:i/>
                  <w:sz w:val="20"/>
                  <w:szCs w:val="20"/>
                </w:rPr>
                <w:t>РАНХиГС</w:t>
              </w:r>
              <w:proofErr w:type="spellEnd"/>
            </w:hyperlink>
            <w:r w:rsidR="00721648">
              <w:rPr>
                <w:rFonts w:cs="Century Gothic"/>
                <w:i/>
                <w:sz w:val="20"/>
                <w:szCs w:val="20"/>
                <w:lang w:bidi="ru-RU"/>
              </w:rPr>
              <w:t>»</w:t>
            </w:r>
            <w:r>
              <w:rPr>
                <w:i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4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479DA" w:rsidRPr="000B4713" w:rsidRDefault="00456DA5">
            <w:pPr>
              <w:jc w:val="right"/>
              <w:rPr>
                <w:rFonts w:cs="Century Gothic"/>
                <w:i/>
                <w:sz w:val="20"/>
                <w:szCs w:val="20"/>
                <w:lang w:bidi="ru-RU"/>
              </w:rPr>
            </w:pPr>
            <w:r w:rsidRPr="000B4713">
              <w:rPr>
                <w:b/>
                <w:i/>
              </w:rPr>
              <w:t>18</w:t>
            </w:r>
            <w:r w:rsidR="005479DA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ноября</w:t>
            </w:r>
            <w:r w:rsidR="005479DA">
              <w:rPr>
                <w:b/>
                <w:i/>
              </w:rPr>
              <w:t xml:space="preserve"> 2014 г</w:t>
            </w:r>
            <w:r w:rsidR="005479DA">
              <w:rPr>
                <w:rFonts w:cs="Century Gothic"/>
                <w:i/>
                <w:sz w:val="20"/>
                <w:szCs w:val="20"/>
                <w:lang w:bidi="ru-RU"/>
              </w:rPr>
              <w:t>.</w:t>
            </w:r>
          </w:p>
          <w:p w:rsidR="005479DA" w:rsidRDefault="005479DA">
            <w:pPr>
              <w:jc w:val="right"/>
              <w:rPr>
                <w:rFonts w:cs="Century Gothic"/>
                <w:i/>
                <w:sz w:val="20"/>
                <w:szCs w:val="20"/>
                <w:lang w:bidi="ru-RU"/>
              </w:rPr>
            </w:pPr>
            <w:r>
              <w:rPr>
                <w:i/>
                <w:sz w:val="20"/>
                <w:szCs w:val="20"/>
              </w:rPr>
              <w:t>выходит еженедельно по вторникам</w:t>
            </w:r>
          </w:p>
          <w:p w:rsidR="005479DA" w:rsidRDefault="005479DA">
            <w:pPr>
              <w:jc w:val="right"/>
              <w:rPr>
                <w:i/>
                <w:sz w:val="20"/>
                <w:szCs w:val="20"/>
              </w:rPr>
            </w:pPr>
          </w:p>
        </w:tc>
      </w:tr>
    </w:tbl>
    <w:p w:rsidR="005479DA" w:rsidRDefault="00606A61">
      <w:pPr>
        <w:pStyle w:val="a4"/>
        <w:tabs>
          <w:tab w:val="clear" w:pos="4677"/>
          <w:tab w:val="clear" w:pos="9355"/>
        </w:tabs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Тема номера:</w:t>
      </w:r>
    </w:p>
    <w:p w:rsidR="00606A61" w:rsidRPr="00F54243" w:rsidRDefault="00721648">
      <w:pPr>
        <w:pStyle w:val="a4"/>
        <w:tabs>
          <w:tab w:val="clear" w:pos="4677"/>
          <w:tab w:val="clear" w:pos="9355"/>
        </w:tabs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«</w:t>
      </w:r>
      <w:r w:rsidR="00606A61" w:rsidRPr="00606A61">
        <w:rPr>
          <w:b/>
          <w:sz w:val="36"/>
          <w:szCs w:val="28"/>
        </w:rPr>
        <w:t>Общественный пассажирский транспорт и устойчивая м</w:t>
      </w:r>
      <w:r w:rsidR="00606A61" w:rsidRPr="00606A61">
        <w:rPr>
          <w:b/>
          <w:sz w:val="36"/>
          <w:szCs w:val="28"/>
        </w:rPr>
        <w:t>о</w:t>
      </w:r>
      <w:r w:rsidR="00606A61" w:rsidRPr="00606A61">
        <w:rPr>
          <w:b/>
          <w:sz w:val="36"/>
          <w:szCs w:val="28"/>
        </w:rPr>
        <w:t>бильность в современных условиях</w:t>
      </w:r>
      <w:r>
        <w:rPr>
          <w:b/>
          <w:sz w:val="36"/>
          <w:szCs w:val="28"/>
        </w:rPr>
        <w:t>»</w:t>
      </w:r>
    </w:p>
    <w:p w:rsidR="00DA2A6C" w:rsidRPr="00F54243" w:rsidRDefault="00DA2A6C">
      <w:pPr>
        <w:pStyle w:val="a4"/>
        <w:tabs>
          <w:tab w:val="clear" w:pos="4677"/>
          <w:tab w:val="clear" w:pos="9355"/>
        </w:tabs>
        <w:jc w:val="center"/>
        <w:rPr>
          <w:b/>
          <w:sz w:val="16"/>
          <w:szCs w:val="16"/>
        </w:rPr>
      </w:pPr>
    </w:p>
    <w:p w:rsidR="00606A61" w:rsidRPr="00DA2A6C" w:rsidRDefault="00E07605" w:rsidP="00DA2A6C">
      <w:pPr>
        <w:pStyle w:val="aa"/>
        <w:spacing w:line="336" w:lineRule="auto"/>
        <w:rPr>
          <w:sz w:val="24"/>
        </w:rPr>
      </w:pPr>
      <w:hyperlink w:anchor="krsk" w:history="1">
        <w:bookmarkStart w:id="0" w:name="_Toc403983619"/>
        <w:r w:rsidR="00606A61" w:rsidRPr="00DA2A6C">
          <w:rPr>
            <w:rStyle w:val="a7"/>
            <w:sz w:val="24"/>
          </w:rPr>
          <w:t xml:space="preserve">— </w:t>
        </w:r>
        <w:r w:rsidR="00606A61" w:rsidRPr="00DA2A6C">
          <w:rPr>
            <w:rStyle w:val="a7"/>
            <w:sz w:val="24"/>
            <w:shd w:val="clear" w:color="auto" w:fill="FFFFFF"/>
          </w:rPr>
          <w:t xml:space="preserve">20-21 ноября 2014 года в городе Красноярске состоится конференция АСДГ </w:t>
        </w:r>
        <w:r w:rsidR="00721648">
          <w:rPr>
            <w:rStyle w:val="a7"/>
            <w:sz w:val="24"/>
            <w:shd w:val="clear" w:color="auto" w:fill="FFFFFF"/>
          </w:rPr>
          <w:t>«</w:t>
        </w:r>
        <w:r w:rsidR="00606A61" w:rsidRPr="00DA2A6C">
          <w:rPr>
            <w:rStyle w:val="a7"/>
            <w:sz w:val="24"/>
            <w:shd w:val="clear" w:color="auto" w:fill="FFFFFF"/>
          </w:rPr>
          <w:t>Общественный пассажирский транспорт и устойчивая мобильность в современных условиях</w:t>
        </w:r>
        <w:r w:rsidR="00721648">
          <w:rPr>
            <w:rStyle w:val="a7"/>
            <w:sz w:val="24"/>
            <w:shd w:val="clear" w:color="auto" w:fill="FFFFFF"/>
          </w:rPr>
          <w:t>»</w:t>
        </w:r>
        <w:bookmarkEnd w:id="0"/>
      </w:hyperlink>
    </w:p>
    <w:p w:rsidR="00606A61" w:rsidRPr="00F54243" w:rsidRDefault="00E07605" w:rsidP="00DA2A6C">
      <w:pPr>
        <w:pStyle w:val="aa"/>
        <w:spacing w:line="336" w:lineRule="auto"/>
        <w:rPr>
          <w:sz w:val="24"/>
        </w:rPr>
      </w:pPr>
      <w:hyperlink w:anchor="adigeya" w:history="1">
        <w:bookmarkStart w:id="1" w:name="_Toc403983620"/>
        <w:r w:rsidR="00606A61" w:rsidRPr="00DA2A6C">
          <w:rPr>
            <w:rStyle w:val="a7"/>
            <w:sz w:val="24"/>
          </w:rPr>
          <w:t>— В Адыгее появится социальное такси для инвалидов</w:t>
        </w:r>
        <w:bookmarkEnd w:id="1"/>
      </w:hyperlink>
    </w:p>
    <w:p w:rsidR="00606A61" w:rsidRPr="00F54243" w:rsidRDefault="00E07605" w:rsidP="00DA2A6C">
      <w:pPr>
        <w:pStyle w:val="aa"/>
        <w:spacing w:line="336" w:lineRule="auto"/>
        <w:rPr>
          <w:sz w:val="24"/>
        </w:rPr>
      </w:pPr>
      <w:hyperlink w:anchor="krim" w:history="1">
        <w:bookmarkStart w:id="2" w:name="_Toc403983621"/>
        <w:r w:rsidR="00606A61" w:rsidRPr="00DA2A6C">
          <w:rPr>
            <w:rStyle w:val="a7"/>
            <w:sz w:val="24"/>
          </w:rPr>
          <w:t>— Прое</w:t>
        </w:r>
        <w:proofErr w:type="gramStart"/>
        <w:r w:rsidR="00606A61" w:rsidRPr="00DA2A6C">
          <w:rPr>
            <w:rStyle w:val="a7"/>
            <w:sz w:val="24"/>
          </w:rPr>
          <w:t>зд в кр</w:t>
        </w:r>
        <w:proofErr w:type="gramEnd"/>
        <w:r w:rsidR="00606A61" w:rsidRPr="00DA2A6C">
          <w:rPr>
            <w:rStyle w:val="a7"/>
            <w:sz w:val="24"/>
          </w:rPr>
          <w:t>ымском общественном транспорте подорожает с 2015 года</w:t>
        </w:r>
        <w:bookmarkEnd w:id="2"/>
      </w:hyperlink>
    </w:p>
    <w:p w:rsidR="00DA2A6C" w:rsidRPr="00DA2A6C" w:rsidRDefault="00E07605" w:rsidP="00DA2A6C">
      <w:pPr>
        <w:pStyle w:val="aa"/>
        <w:spacing w:line="336" w:lineRule="auto"/>
        <w:rPr>
          <w:sz w:val="24"/>
        </w:rPr>
      </w:pPr>
      <w:hyperlink w:anchor="msk" w:history="1">
        <w:bookmarkStart w:id="3" w:name="_Toc403983622"/>
        <w:r w:rsidR="00DA2A6C" w:rsidRPr="00DA2A6C">
          <w:rPr>
            <w:rStyle w:val="a7"/>
            <w:sz w:val="24"/>
          </w:rPr>
          <w:t>— Музейные троллейбусы прошли парадом по улицам Москвы</w:t>
        </w:r>
        <w:bookmarkEnd w:id="3"/>
      </w:hyperlink>
    </w:p>
    <w:p w:rsidR="00606A61" w:rsidRPr="00DA2A6C" w:rsidRDefault="00E07605" w:rsidP="00DA2A6C">
      <w:pPr>
        <w:pStyle w:val="aa"/>
        <w:spacing w:line="336" w:lineRule="auto"/>
        <w:rPr>
          <w:sz w:val="24"/>
        </w:rPr>
      </w:pPr>
      <w:hyperlink w:anchor="abakan" w:history="1">
        <w:bookmarkStart w:id="4" w:name="_Toc403983623"/>
        <w:r w:rsidR="00606A61" w:rsidRPr="00DA2A6C">
          <w:rPr>
            <w:rStyle w:val="a7"/>
            <w:sz w:val="24"/>
          </w:rPr>
          <w:t xml:space="preserve">— По столице Хакасии будут курсировать </w:t>
        </w:r>
        <w:proofErr w:type="spellStart"/>
        <w:r w:rsidR="00606A61" w:rsidRPr="00DA2A6C">
          <w:rPr>
            <w:rStyle w:val="a7"/>
            <w:sz w:val="24"/>
          </w:rPr>
          <w:t>низкопольные</w:t>
        </w:r>
        <w:proofErr w:type="spellEnd"/>
        <w:r w:rsidR="00606A61" w:rsidRPr="00DA2A6C">
          <w:rPr>
            <w:rStyle w:val="a7"/>
            <w:sz w:val="24"/>
          </w:rPr>
          <w:t xml:space="preserve"> троллейбусы</w:t>
        </w:r>
        <w:bookmarkEnd w:id="4"/>
      </w:hyperlink>
    </w:p>
    <w:p w:rsidR="00606A61" w:rsidRPr="00F54243" w:rsidRDefault="00E07605" w:rsidP="00DA2A6C">
      <w:pPr>
        <w:pStyle w:val="aa"/>
        <w:spacing w:line="336" w:lineRule="auto"/>
        <w:rPr>
          <w:sz w:val="24"/>
        </w:rPr>
      </w:pPr>
      <w:hyperlink w:anchor="barnaul" w:history="1">
        <w:bookmarkStart w:id="5" w:name="_Toc403983624"/>
        <w:r w:rsidR="00606A61" w:rsidRPr="00DA2A6C">
          <w:rPr>
            <w:rStyle w:val="a7"/>
            <w:sz w:val="24"/>
          </w:rPr>
          <w:t xml:space="preserve">— Барнаул: </w:t>
        </w:r>
        <w:proofErr w:type="spellStart"/>
        <w:r w:rsidR="00606A61" w:rsidRPr="00DA2A6C">
          <w:rPr>
            <w:rStyle w:val="a7"/>
            <w:sz w:val="24"/>
            <w:shd w:val="clear" w:color="auto" w:fill="FFFFFF"/>
          </w:rPr>
          <w:t>Яндекс</w:t>
        </w:r>
        <w:proofErr w:type="spellEnd"/>
        <w:r w:rsidR="00606A61" w:rsidRPr="00DA2A6C">
          <w:rPr>
            <w:rStyle w:val="a7"/>
            <w:sz w:val="24"/>
            <w:shd w:val="clear" w:color="auto" w:fill="FFFFFF"/>
          </w:rPr>
          <w:t xml:space="preserve"> запустил приложение для отслеживания транспорта</w:t>
        </w:r>
        <w:bookmarkEnd w:id="5"/>
      </w:hyperlink>
    </w:p>
    <w:p w:rsidR="00AB7C61" w:rsidRPr="00DA2A6C" w:rsidRDefault="00E07605" w:rsidP="00DA2A6C">
      <w:pPr>
        <w:pStyle w:val="aa"/>
        <w:spacing w:line="336" w:lineRule="auto"/>
        <w:rPr>
          <w:sz w:val="24"/>
        </w:rPr>
      </w:pPr>
      <w:hyperlink w:anchor="kaliningrad" w:history="1">
        <w:bookmarkStart w:id="6" w:name="_Toc403983625"/>
        <w:r w:rsidR="00AB7C61" w:rsidRPr="00DA2A6C">
          <w:rPr>
            <w:rStyle w:val="a7"/>
            <w:sz w:val="24"/>
          </w:rPr>
          <w:t>— Калининградский трамвай: гордость и предубеждение</w:t>
        </w:r>
        <w:bookmarkEnd w:id="6"/>
      </w:hyperlink>
    </w:p>
    <w:p w:rsidR="00606A61" w:rsidRPr="00DA2A6C" w:rsidRDefault="00E07605" w:rsidP="00DA2A6C">
      <w:pPr>
        <w:pStyle w:val="aa"/>
        <w:spacing w:line="336" w:lineRule="auto"/>
        <w:rPr>
          <w:sz w:val="24"/>
        </w:rPr>
      </w:pPr>
      <w:hyperlink w:anchor="komsa" w:history="1">
        <w:bookmarkStart w:id="7" w:name="_Toc403983626"/>
        <w:r w:rsidR="00606A61" w:rsidRPr="00DA2A6C">
          <w:rPr>
            <w:rStyle w:val="a7"/>
            <w:sz w:val="24"/>
          </w:rPr>
          <w:t>— Комсомольск-на-Амуре: трамваи станут экономичнее</w:t>
        </w:r>
        <w:bookmarkEnd w:id="7"/>
      </w:hyperlink>
    </w:p>
    <w:p w:rsidR="00606A61" w:rsidRPr="00F54243" w:rsidRDefault="00E07605" w:rsidP="00DA2A6C">
      <w:pPr>
        <w:pStyle w:val="aa"/>
        <w:spacing w:line="336" w:lineRule="auto"/>
        <w:rPr>
          <w:sz w:val="24"/>
        </w:rPr>
      </w:pPr>
      <w:hyperlink w:anchor="krsk2" w:history="1">
        <w:bookmarkStart w:id="8" w:name="_Toc403983627"/>
        <w:r w:rsidR="002B1E86">
          <w:rPr>
            <w:rStyle w:val="a7"/>
            <w:noProof/>
            <w:sz w:val="24"/>
          </w:rPr>
          <w:drawing>
            <wp:inline distT="0" distB="0" distL="0" distR="0">
              <wp:extent cx="9525" cy="57150"/>
              <wp:effectExtent l="0" t="0" r="0" b="0"/>
              <wp:docPr id="10" name="Рисунок 1" descr="http://krasnoyarsk.rfn.ru/i/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krasnoyarsk.rfn.ru/i/b.gif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57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06A61" w:rsidRPr="00DA2A6C">
          <w:rPr>
            <w:rStyle w:val="a7"/>
            <w:sz w:val="24"/>
          </w:rPr>
          <w:t>— Пересадочная карта начнет действовать на всем городском пассажирском транспорте Красноярска</w:t>
        </w:r>
        <w:bookmarkEnd w:id="8"/>
      </w:hyperlink>
    </w:p>
    <w:p w:rsidR="00AB7C61" w:rsidRPr="00DA2A6C" w:rsidRDefault="00E07605" w:rsidP="00DA2A6C">
      <w:pPr>
        <w:pStyle w:val="aa"/>
        <w:spacing w:line="336" w:lineRule="auto"/>
        <w:rPr>
          <w:sz w:val="24"/>
        </w:rPr>
      </w:pPr>
      <w:hyperlink w:anchor="magadan" w:history="1">
        <w:bookmarkStart w:id="9" w:name="_Toc403983628"/>
        <w:r w:rsidR="00AB7C61" w:rsidRPr="00DA2A6C">
          <w:rPr>
            <w:rStyle w:val="a7"/>
            <w:sz w:val="24"/>
          </w:rPr>
          <w:t>— Ежегодно магаданские автобусы и маршрутки перевозят более 7 миллионов пассажиров</w:t>
        </w:r>
        <w:bookmarkEnd w:id="9"/>
      </w:hyperlink>
    </w:p>
    <w:p w:rsidR="00606A61" w:rsidRPr="00F54243" w:rsidRDefault="00E07605" w:rsidP="00DA2A6C">
      <w:pPr>
        <w:pStyle w:val="aa"/>
        <w:spacing w:line="336" w:lineRule="auto"/>
        <w:rPr>
          <w:sz w:val="24"/>
        </w:rPr>
      </w:pPr>
      <w:hyperlink w:anchor="nalchik" w:history="1">
        <w:bookmarkStart w:id="10" w:name="_Toc403983629"/>
        <w:r w:rsidR="00606A61" w:rsidRPr="00DA2A6C">
          <w:rPr>
            <w:rStyle w:val="a7"/>
            <w:sz w:val="24"/>
          </w:rPr>
          <w:t>— В Нальчике появятся троллейбусы, которые будут ездить без проводов</w:t>
        </w:r>
        <w:bookmarkEnd w:id="10"/>
      </w:hyperlink>
    </w:p>
    <w:p w:rsidR="00337AAE" w:rsidRPr="00F54243" w:rsidRDefault="00E07605" w:rsidP="00DA2A6C">
      <w:pPr>
        <w:pStyle w:val="aa"/>
        <w:spacing w:line="336" w:lineRule="auto"/>
        <w:rPr>
          <w:sz w:val="24"/>
        </w:rPr>
      </w:pPr>
      <w:hyperlink w:anchor="nsk" w:history="1">
        <w:bookmarkStart w:id="11" w:name="_Toc403983630"/>
        <w:r w:rsidR="00337AAE" w:rsidRPr="00DA2A6C">
          <w:rPr>
            <w:rStyle w:val="a7"/>
            <w:sz w:val="24"/>
          </w:rPr>
          <w:t>— В Новосибирске появилась первая остановка с подогревом скамейки</w:t>
        </w:r>
        <w:bookmarkEnd w:id="11"/>
      </w:hyperlink>
    </w:p>
    <w:p w:rsidR="00337AAE" w:rsidRPr="00DA2A6C" w:rsidRDefault="00E07605" w:rsidP="00DA2A6C">
      <w:pPr>
        <w:pStyle w:val="aa"/>
        <w:spacing w:line="336" w:lineRule="auto"/>
        <w:rPr>
          <w:sz w:val="24"/>
        </w:rPr>
      </w:pPr>
      <w:hyperlink w:anchor="omsk" w:history="1">
        <w:bookmarkStart w:id="12" w:name="_Toc403983631"/>
        <w:r w:rsidR="00337AAE" w:rsidRPr="00DA2A6C">
          <w:rPr>
            <w:rStyle w:val="a7"/>
            <w:sz w:val="24"/>
          </w:rPr>
          <w:t>— Омск: администрация и предприниматели развивают социальное партнерство в транспор</w:t>
        </w:r>
        <w:r w:rsidR="00337AAE" w:rsidRPr="00DA2A6C">
          <w:rPr>
            <w:rStyle w:val="a7"/>
            <w:sz w:val="24"/>
          </w:rPr>
          <w:t>т</w:t>
        </w:r>
        <w:r w:rsidR="00337AAE" w:rsidRPr="00DA2A6C">
          <w:rPr>
            <w:rStyle w:val="a7"/>
            <w:sz w:val="24"/>
          </w:rPr>
          <w:t>ной сфере</w:t>
        </w:r>
        <w:bookmarkEnd w:id="12"/>
      </w:hyperlink>
    </w:p>
    <w:p w:rsidR="00606A61" w:rsidRPr="00F54243" w:rsidRDefault="00E07605" w:rsidP="00DA2A6C">
      <w:pPr>
        <w:pStyle w:val="aa"/>
        <w:spacing w:line="336" w:lineRule="auto"/>
        <w:rPr>
          <w:sz w:val="24"/>
        </w:rPr>
      </w:pPr>
      <w:hyperlink w:anchor="petrozavodsk" w:history="1">
        <w:bookmarkStart w:id="13" w:name="_Toc403983632"/>
        <w:r w:rsidR="00606A61" w:rsidRPr="00DA2A6C">
          <w:rPr>
            <w:rStyle w:val="a7"/>
            <w:sz w:val="24"/>
          </w:rPr>
          <w:t xml:space="preserve">— </w:t>
        </w:r>
        <w:proofErr w:type="spellStart"/>
        <w:r w:rsidR="00606A61" w:rsidRPr="00DA2A6C">
          <w:rPr>
            <w:rStyle w:val="a7"/>
            <w:sz w:val="24"/>
          </w:rPr>
          <w:t>Петрозаводчане</w:t>
        </w:r>
        <w:proofErr w:type="spellEnd"/>
        <w:r w:rsidR="00606A61" w:rsidRPr="00DA2A6C">
          <w:rPr>
            <w:rStyle w:val="a7"/>
            <w:sz w:val="24"/>
          </w:rPr>
          <w:t xml:space="preserve"> вышли на митинг за сохранение троллейбусов</w:t>
        </w:r>
        <w:bookmarkEnd w:id="13"/>
      </w:hyperlink>
    </w:p>
    <w:p w:rsidR="0044522E" w:rsidRPr="00F54243" w:rsidRDefault="00E07605" w:rsidP="00DA2A6C">
      <w:pPr>
        <w:pStyle w:val="aa"/>
        <w:spacing w:line="336" w:lineRule="auto"/>
        <w:rPr>
          <w:sz w:val="24"/>
        </w:rPr>
      </w:pPr>
      <w:hyperlink w:anchor="razan" w:history="1">
        <w:bookmarkStart w:id="14" w:name="_Toc403983633"/>
        <w:r w:rsidR="0044522E" w:rsidRPr="00DA2A6C">
          <w:rPr>
            <w:rStyle w:val="a7"/>
            <w:sz w:val="24"/>
          </w:rPr>
          <w:t>— Общественный транспорт</w:t>
        </w:r>
        <w:r w:rsidR="0044522E" w:rsidRPr="00F54243">
          <w:rPr>
            <w:rStyle w:val="a7"/>
            <w:sz w:val="24"/>
          </w:rPr>
          <w:t xml:space="preserve"> </w:t>
        </w:r>
        <w:r w:rsidR="0044522E" w:rsidRPr="00DA2A6C">
          <w:rPr>
            <w:rStyle w:val="a7"/>
            <w:sz w:val="24"/>
          </w:rPr>
          <w:t>Рязани: скрытые возможности</w:t>
        </w:r>
        <w:bookmarkEnd w:id="14"/>
      </w:hyperlink>
    </w:p>
    <w:p w:rsidR="0044522E" w:rsidRPr="00F54243" w:rsidRDefault="00E07605" w:rsidP="00DA2A6C">
      <w:pPr>
        <w:pStyle w:val="aa"/>
        <w:spacing w:line="336" w:lineRule="auto"/>
        <w:rPr>
          <w:sz w:val="24"/>
        </w:rPr>
      </w:pPr>
      <w:hyperlink w:anchor="tambow" w:history="1">
        <w:bookmarkStart w:id="15" w:name="_Toc403983634"/>
        <w:r w:rsidR="0044522E" w:rsidRPr="00DA2A6C">
          <w:rPr>
            <w:rStyle w:val="a7"/>
            <w:sz w:val="24"/>
          </w:rPr>
          <w:t>— В общественном транспорте Тамбова появились электронные табло, сообщающие названия остановок</w:t>
        </w:r>
        <w:bookmarkEnd w:id="15"/>
      </w:hyperlink>
    </w:p>
    <w:p w:rsidR="00DA2A6C" w:rsidRPr="00DA2A6C" w:rsidRDefault="00E07605" w:rsidP="00DA2A6C">
      <w:pPr>
        <w:pStyle w:val="aa"/>
        <w:spacing w:line="336" w:lineRule="auto"/>
        <w:rPr>
          <w:sz w:val="24"/>
        </w:rPr>
      </w:pPr>
      <w:hyperlink w:anchor="tomsk" w:history="1">
        <w:bookmarkStart w:id="16" w:name="_Toc403983635"/>
        <w:r w:rsidR="00DA2A6C" w:rsidRPr="00DA2A6C">
          <w:rPr>
            <w:rStyle w:val="a7"/>
            <w:sz w:val="24"/>
          </w:rPr>
          <w:t>— Томичи смогут узнать о прибытии электротранспорта через СМС</w:t>
        </w:r>
        <w:bookmarkEnd w:id="16"/>
      </w:hyperlink>
    </w:p>
    <w:p w:rsidR="00606A61" w:rsidRPr="00DA2A6C" w:rsidRDefault="00E07605" w:rsidP="00DA2A6C">
      <w:pPr>
        <w:pStyle w:val="aa"/>
        <w:spacing w:line="336" w:lineRule="auto"/>
        <w:rPr>
          <w:sz w:val="24"/>
        </w:rPr>
      </w:pPr>
      <w:hyperlink w:anchor="ulan" w:history="1">
        <w:bookmarkStart w:id="17" w:name="_Toc403983636"/>
        <w:r w:rsidR="00DA2A6C">
          <w:rPr>
            <w:rStyle w:val="a7"/>
            <w:sz w:val="24"/>
          </w:rPr>
          <w:t xml:space="preserve">— Жители Улан-Удэ смогут отслеживать перемещение транспорта в режиме </w:t>
        </w:r>
        <w:proofErr w:type="spellStart"/>
        <w:r w:rsidR="00DA2A6C">
          <w:rPr>
            <w:rStyle w:val="a7"/>
            <w:sz w:val="24"/>
          </w:rPr>
          <w:t>on-line</w:t>
        </w:r>
        <w:bookmarkEnd w:id="17"/>
        <w:proofErr w:type="spellEnd"/>
      </w:hyperlink>
    </w:p>
    <w:p w:rsidR="00606A61" w:rsidRPr="00DA2A6C" w:rsidRDefault="00E07605" w:rsidP="00DA2A6C">
      <w:pPr>
        <w:pStyle w:val="aa"/>
        <w:spacing w:line="336" w:lineRule="auto"/>
        <w:rPr>
          <w:sz w:val="24"/>
        </w:rPr>
      </w:pPr>
      <w:hyperlink w:anchor="habarovsk" w:history="1">
        <w:bookmarkStart w:id="18" w:name="_Toc403983637"/>
        <w:r w:rsidR="00606A61" w:rsidRPr="00DA2A6C">
          <w:rPr>
            <w:rStyle w:val="a7"/>
            <w:sz w:val="24"/>
          </w:rPr>
          <w:t xml:space="preserve">— Новый вид услуг намерены предложить </w:t>
        </w:r>
        <w:proofErr w:type="spellStart"/>
        <w:r w:rsidR="00606A61" w:rsidRPr="00DA2A6C">
          <w:rPr>
            <w:rStyle w:val="a7"/>
            <w:sz w:val="24"/>
          </w:rPr>
          <w:t>хабаровчанам</w:t>
        </w:r>
        <w:proofErr w:type="spellEnd"/>
        <w:r w:rsidR="00606A61" w:rsidRPr="00DA2A6C">
          <w:rPr>
            <w:rStyle w:val="a7"/>
            <w:sz w:val="24"/>
          </w:rPr>
          <w:t xml:space="preserve"> компании, работающие в сфере пасс</w:t>
        </w:r>
        <w:r w:rsidR="00606A61" w:rsidRPr="00DA2A6C">
          <w:rPr>
            <w:rStyle w:val="a7"/>
            <w:sz w:val="24"/>
          </w:rPr>
          <w:t>а</w:t>
        </w:r>
        <w:r w:rsidR="00606A61" w:rsidRPr="00DA2A6C">
          <w:rPr>
            <w:rStyle w:val="a7"/>
            <w:sz w:val="24"/>
          </w:rPr>
          <w:t>жирских перевозок</w:t>
        </w:r>
        <w:bookmarkEnd w:id="18"/>
      </w:hyperlink>
    </w:p>
    <w:p w:rsidR="006907B6" w:rsidRDefault="005479DA" w:rsidP="00564282">
      <w:pPr>
        <w:pStyle w:val="8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r>
        <w:lastRenderedPageBreak/>
        <w:t>СОДЕРЖАНИЕ</w:t>
      </w:r>
      <w:r w:rsidR="00E07605" w:rsidRPr="00E07605">
        <w:rPr>
          <w:rFonts w:eastAsia="Calibri"/>
          <w:i/>
          <w:iCs/>
          <w:caps/>
          <w:noProof/>
          <w:spacing w:val="0"/>
          <w:sz w:val="18"/>
          <w:szCs w:val="28"/>
          <w:lang w:eastAsia="en-US"/>
        </w:rPr>
        <w:fldChar w:fldCharType="begin"/>
      </w:r>
      <w:r>
        <w:rPr>
          <w:i/>
          <w:iCs/>
          <w:sz w:val="18"/>
        </w:rPr>
        <w:instrText xml:space="preserve"> TOC \o "1-3" \h \z </w:instrText>
      </w:r>
      <w:r w:rsidR="00E07605" w:rsidRPr="00E07605">
        <w:rPr>
          <w:rFonts w:eastAsia="Calibri"/>
          <w:i/>
          <w:iCs/>
          <w:caps/>
          <w:noProof/>
          <w:spacing w:val="0"/>
          <w:sz w:val="18"/>
          <w:szCs w:val="28"/>
          <w:lang w:eastAsia="en-US"/>
        </w:rPr>
        <w:fldChar w:fldCharType="separate"/>
      </w:r>
    </w:p>
    <w:p w:rsidR="006907B6" w:rsidRDefault="00E07605" w:rsidP="006907B6">
      <w:pPr>
        <w:pStyle w:val="10"/>
        <w:jc w:val="both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403983638" w:history="1">
        <w:r w:rsidR="006907B6" w:rsidRPr="004D6560">
          <w:rPr>
            <w:rStyle w:val="a7"/>
          </w:rPr>
          <w:t>ФЕДЕРАЛЬНЫЕ НОВОСТИ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39" w:history="1">
        <w:r w:rsidR="006907B6" w:rsidRPr="004D6560">
          <w:rPr>
            <w:rStyle w:val="a7"/>
          </w:rPr>
          <w:t>ГОСУДАРСТВЕННАЯ ДУМА ФЕДЕРАЛЬНОГО СОБРАНИЯ РОССИЙСКОЙ ФЕДЕРАЦИИ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40" w:history="1">
        <w:r w:rsidR="006907B6" w:rsidRPr="004D6560">
          <w:rPr>
            <w:rStyle w:val="a7"/>
          </w:rPr>
          <w:t>— Прописался на даче — место в очереди на жилье потерял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10"/>
        <w:jc w:val="both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403983641" w:history="1">
        <w:r w:rsidR="006907B6" w:rsidRPr="004D6560">
          <w:rPr>
            <w:rStyle w:val="a7"/>
          </w:rPr>
          <w:t>МЕЖМУНИЦИПАЛЬНОЕ СОТРУДНИЧЕСТВО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42" w:history="1">
        <w:r w:rsidR="006907B6" w:rsidRPr="004D6560">
          <w:rPr>
            <w:rStyle w:val="a7"/>
          </w:rPr>
          <w:t>АССОЦИАЦИЯ СИБИРСКИХ И ДАЛЬНЕВОСТОЧНЫХ ГОРОДОВ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43" w:history="1">
        <w:r w:rsidR="006907B6" w:rsidRPr="004D6560">
          <w:rPr>
            <w:rStyle w:val="a7"/>
          </w:rPr>
          <w:t>— Информационное сообщение «Об итогах конференции АСДГ «Состояние и перспективы развития системы муниципального образования в свете требований современного законодательства»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44" w:history="1">
        <w:r w:rsidR="006907B6" w:rsidRPr="004D6560">
          <w:rPr>
            <w:rStyle w:val="a7"/>
          </w:rPr>
          <w:t xml:space="preserve">— </w:t>
        </w:r>
        <w:r w:rsidR="006907B6" w:rsidRPr="004D6560">
          <w:rPr>
            <w:rStyle w:val="a7"/>
            <w:shd w:val="clear" w:color="auto" w:fill="FFFFFF"/>
          </w:rPr>
          <w:t>20-21 ноября 2014 года в городе Красноярске состоится конференция АСДГ «Общественный пассажирский транспорт и устойчивая мобильность в современных условиях»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45" w:history="1">
        <w:r w:rsidR="006907B6" w:rsidRPr="004D6560">
          <w:rPr>
            <w:rStyle w:val="a7"/>
          </w:rPr>
          <w:t>— 27-28 ноября 2014 года в городе Новосибирске состоится конференция АСДГ «Проблемы современного градостроительства в муниципальных образованиях Сибири и Дальнего Востока»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46" w:history="1">
        <w:r w:rsidR="006907B6" w:rsidRPr="004D6560">
          <w:rPr>
            <w:rStyle w:val="a7"/>
          </w:rPr>
          <w:t>— Новости информационной сети АСДГ (ИС АСДГ)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10"/>
        <w:jc w:val="both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403983647" w:history="1">
        <w:r w:rsidR="006907B6" w:rsidRPr="004D6560">
          <w:rPr>
            <w:rStyle w:val="a7"/>
          </w:rPr>
          <w:t>НОВОСТИ РЕГИОНОВ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48" w:history="1">
        <w:r w:rsidR="006907B6" w:rsidRPr="00564282">
          <w:rPr>
            <w:rStyle w:val="a7"/>
            <w:sz w:val="22"/>
            <w:szCs w:val="22"/>
          </w:rPr>
          <w:t>Республика Адыгея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_Toc403983648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7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49" w:history="1">
        <w:r w:rsidR="006907B6" w:rsidRPr="004D6560">
          <w:rPr>
            <w:rStyle w:val="a7"/>
          </w:rPr>
          <w:t>— В республике появится социальное такси для инвалидов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50" w:history="1">
        <w:r w:rsidR="006907B6" w:rsidRPr="00564282">
          <w:rPr>
            <w:rStyle w:val="a7"/>
            <w:sz w:val="22"/>
            <w:szCs w:val="22"/>
          </w:rPr>
          <w:t>Республика Бурятия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_Toc403983650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8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51" w:history="1">
        <w:r w:rsidR="006907B6" w:rsidRPr="00564282">
          <w:rPr>
            <w:rStyle w:val="a7"/>
            <w:i/>
          </w:rPr>
          <w:t>Улан-Удэ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_Toc403983651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8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52" w:history="1">
        <w:r w:rsidR="006907B6" w:rsidRPr="004D6560">
          <w:rPr>
            <w:rStyle w:val="a7"/>
          </w:rPr>
          <w:t>— Жители столицы Бурятии смогут отслеживать перемещение общественного транспорта в режиме реального времени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53" w:history="1">
        <w:r w:rsidR="006907B6" w:rsidRPr="00564282">
          <w:rPr>
            <w:rStyle w:val="a7"/>
            <w:sz w:val="22"/>
            <w:szCs w:val="22"/>
          </w:rPr>
          <w:t>Республика Дагестан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_Toc403983653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8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54" w:history="1">
        <w:r w:rsidR="006907B6" w:rsidRPr="004D6560">
          <w:rPr>
            <w:rStyle w:val="a7"/>
          </w:rPr>
          <w:t>Совет муниципальных образований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55" w:history="1">
        <w:r w:rsidR="006907B6" w:rsidRPr="004D6560">
          <w:rPr>
            <w:rStyle w:val="a7"/>
          </w:rPr>
          <w:t>— Совет завершил цикл семинаров по вопросам местного самоуправления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56" w:history="1">
        <w:r w:rsidR="006907B6" w:rsidRPr="00564282">
          <w:rPr>
            <w:rStyle w:val="a7"/>
            <w:sz w:val="22"/>
            <w:szCs w:val="22"/>
          </w:rPr>
          <w:t>Республика Кабардино-Балкария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_Toc403983656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8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57" w:history="1">
        <w:r w:rsidR="006907B6" w:rsidRPr="00564282">
          <w:rPr>
            <w:rStyle w:val="a7"/>
            <w:i/>
          </w:rPr>
          <w:t>Нальчик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_Toc403983657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8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58" w:history="1">
        <w:r w:rsidR="006907B6" w:rsidRPr="004D6560">
          <w:rPr>
            <w:rStyle w:val="a7"/>
          </w:rPr>
          <w:t>— В муниципалитете появятся троллейбусы, которые будут ездить без проводов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59" w:history="1">
        <w:r w:rsidR="006907B6" w:rsidRPr="00564282">
          <w:rPr>
            <w:rStyle w:val="a7"/>
            <w:sz w:val="22"/>
            <w:szCs w:val="22"/>
          </w:rPr>
          <w:t>Республика Карелия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_Toc403983659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9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60" w:history="1">
        <w:r w:rsidR="006907B6" w:rsidRPr="00564282">
          <w:rPr>
            <w:rStyle w:val="a7"/>
            <w:i/>
          </w:rPr>
          <w:t>Петрозаводск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_Toc403983660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9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61" w:history="1">
        <w:r w:rsidR="006907B6" w:rsidRPr="004D6560">
          <w:rPr>
            <w:rStyle w:val="a7"/>
          </w:rPr>
          <w:t>— Петрозаводчане вышли на митинг за сохранение троллейбусов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62" w:history="1">
        <w:r w:rsidR="006907B6" w:rsidRPr="00564282">
          <w:rPr>
            <w:rStyle w:val="a7"/>
            <w:sz w:val="22"/>
            <w:szCs w:val="22"/>
          </w:rPr>
          <w:t>Республика Крым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_Toc403983662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9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63" w:history="1">
        <w:r w:rsidR="006907B6" w:rsidRPr="004D6560">
          <w:rPr>
            <w:rStyle w:val="a7"/>
          </w:rPr>
          <w:t>— Проезд в крымском общественном транспорте подорожает с 2015 года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64" w:history="1">
        <w:r w:rsidR="006907B6" w:rsidRPr="00564282">
          <w:rPr>
            <w:rStyle w:val="a7"/>
            <w:sz w:val="22"/>
            <w:szCs w:val="22"/>
          </w:rPr>
          <w:t>Республика Хакасия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_Toc403983664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9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65" w:history="1">
        <w:r w:rsidR="006907B6" w:rsidRPr="00564282">
          <w:rPr>
            <w:rStyle w:val="a7"/>
            <w:i/>
          </w:rPr>
          <w:t>Абакан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_Toc403983665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9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66" w:history="1">
        <w:r w:rsidR="006907B6" w:rsidRPr="004D6560">
          <w:rPr>
            <w:rStyle w:val="a7"/>
          </w:rPr>
          <w:t>— По столице Хакасии будут курсировать низкопольные троллейбусы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67" w:history="1">
        <w:r w:rsidR="006907B6" w:rsidRPr="00564282">
          <w:rPr>
            <w:rStyle w:val="a7"/>
            <w:sz w:val="22"/>
            <w:szCs w:val="22"/>
          </w:rPr>
          <w:t>Алтайский край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_Toc403983667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9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68" w:history="1">
        <w:r w:rsidR="006907B6" w:rsidRPr="004D6560">
          <w:rPr>
            <w:rStyle w:val="a7"/>
          </w:rPr>
          <w:t>Совет муниципальных образований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69" w:history="1">
        <w:r w:rsidR="006907B6" w:rsidRPr="004D6560">
          <w:rPr>
            <w:rStyle w:val="a7"/>
          </w:rPr>
          <w:t xml:space="preserve">— </w:t>
        </w:r>
        <w:r w:rsidR="006907B6" w:rsidRPr="004D6560">
          <w:rPr>
            <w:rStyle w:val="a7"/>
            <w:kern w:val="1"/>
          </w:rPr>
          <w:t>Как повысить зарплаты сельских глав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70" w:history="1">
        <w:r w:rsidR="006907B6" w:rsidRPr="00564282">
          <w:rPr>
            <w:rStyle w:val="a7"/>
            <w:i/>
          </w:rPr>
          <w:t>Барнаул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_Toc403983670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10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71" w:history="1">
        <w:r w:rsidR="006907B6" w:rsidRPr="004D6560">
          <w:rPr>
            <w:rStyle w:val="a7"/>
          </w:rPr>
          <w:t xml:space="preserve">— </w:t>
        </w:r>
        <w:r w:rsidR="006907B6" w:rsidRPr="004D6560">
          <w:rPr>
            <w:rStyle w:val="a7"/>
            <w:shd w:val="clear" w:color="auto" w:fill="FFFFFF"/>
          </w:rPr>
          <w:t>Яндекс запустил приложение для отслеживания транспорта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72" w:history="1">
        <w:r w:rsidR="006907B6" w:rsidRPr="00564282">
          <w:rPr>
            <w:rStyle w:val="a7"/>
            <w:sz w:val="22"/>
            <w:szCs w:val="22"/>
          </w:rPr>
          <w:t>Забайкальский край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_Toc403983672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10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73" w:history="1">
        <w:r w:rsidR="006907B6" w:rsidRPr="00564282">
          <w:rPr>
            <w:rStyle w:val="a7"/>
            <w:i/>
          </w:rPr>
          <w:t>Чита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_Toc403983673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10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74" w:history="1">
        <w:r w:rsidR="006907B6" w:rsidRPr="004D6560">
          <w:rPr>
            <w:rStyle w:val="a7"/>
          </w:rPr>
          <w:t>— Сити-менеджер: качество работы муниципалитета должно быть визитной карточкой нашего города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75" w:history="1">
        <w:r w:rsidR="006907B6" w:rsidRPr="004D6560">
          <w:rPr>
            <w:rStyle w:val="a7"/>
          </w:rPr>
          <w:t>— Управляющие компании — к ответу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76" w:history="1">
        <w:r w:rsidR="006907B6" w:rsidRPr="00564282">
          <w:rPr>
            <w:rStyle w:val="a7"/>
            <w:sz w:val="22"/>
            <w:szCs w:val="22"/>
          </w:rPr>
          <w:t>Красноярский край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_Toc403983676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12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77" w:history="1">
        <w:r w:rsidR="006907B6" w:rsidRPr="00564282">
          <w:rPr>
            <w:rStyle w:val="a7"/>
            <w:i/>
          </w:rPr>
          <w:t>Красноярск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_Toc403983677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12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78" w:history="1">
        <w:r w:rsidR="002B1E86">
          <w:rPr>
            <w:lang w:eastAsia="ru-RU"/>
          </w:rPr>
          <w:drawing>
            <wp:inline distT="0" distB="0" distL="0" distR="0">
              <wp:extent cx="9525" cy="57150"/>
              <wp:effectExtent l="0" t="0" r="0" b="0"/>
              <wp:docPr id="9" name="Рисунок 2" descr="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57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907B6" w:rsidRPr="004D6560">
          <w:rPr>
            <w:rStyle w:val="a7"/>
          </w:rPr>
          <w:t>— Пересадочная карта начнет действовать на всем городском пассажирском транспорте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79" w:history="1">
        <w:r w:rsidR="002B1E86">
          <w:rPr>
            <w:lang w:eastAsia="ru-RU"/>
          </w:rPr>
          <w:drawing>
            <wp:inline distT="0" distB="0" distL="0" distR="0">
              <wp:extent cx="9525" cy="57150"/>
              <wp:effectExtent l="0" t="0" r="0" b="0"/>
              <wp:docPr id="8" name="Рисунок 3" descr="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b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57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907B6" w:rsidRPr="004D6560">
          <w:rPr>
            <w:rStyle w:val="a7"/>
          </w:rPr>
          <w:t>— Красноярцы смогут следить за движением общественного транспорта с мобильного телефона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80" w:history="1">
        <w:r w:rsidR="006907B6" w:rsidRPr="00564282">
          <w:rPr>
            <w:rStyle w:val="a7"/>
            <w:sz w:val="22"/>
            <w:szCs w:val="22"/>
          </w:rPr>
          <w:t>Хабаровский край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_Toc403983680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12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81" w:history="1">
        <w:r w:rsidR="006907B6" w:rsidRPr="00564282">
          <w:rPr>
            <w:rStyle w:val="a7"/>
            <w:i/>
          </w:rPr>
          <w:t>Комсомольск-на-Амуре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_Toc403983681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12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82" w:history="1">
        <w:r w:rsidR="006907B6" w:rsidRPr="004D6560">
          <w:rPr>
            <w:rStyle w:val="a7"/>
          </w:rPr>
          <w:t>— Александр Подойницын: трамваи станут экономичнее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83" w:history="1">
        <w:r w:rsidR="006907B6" w:rsidRPr="00564282">
          <w:rPr>
            <w:rStyle w:val="a7"/>
            <w:i/>
          </w:rPr>
          <w:t>Хабаровск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_Toc403983683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13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84" w:history="1">
        <w:r w:rsidR="006907B6" w:rsidRPr="004D6560">
          <w:rPr>
            <w:rStyle w:val="a7"/>
          </w:rPr>
          <w:t>— Новый вид услуг намерены предложить хабаровчанам компании, работающие в сфере пассажирских перевозок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85" w:history="1">
        <w:r w:rsidR="006907B6" w:rsidRPr="004D6560">
          <w:rPr>
            <w:rStyle w:val="a7"/>
          </w:rPr>
          <w:t>— В администрации утверждена программа «Развитие инженерной инфраструктуры города Хабаровска на 2014-2020 годы»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86" w:history="1">
        <w:r w:rsidR="006907B6" w:rsidRPr="00564282">
          <w:rPr>
            <w:rStyle w:val="a7"/>
            <w:sz w:val="22"/>
            <w:szCs w:val="22"/>
          </w:rPr>
          <w:t>Ивановская область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_Toc403983686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13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87" w:history="1">
        <w:r w:rsidR="006907B6" w:rsidRPr="004D6560">
          <w:rPr>
            <w:rStyle w:val="a7"/>
          </w:rPr>
          <w:t>Совет муниципальных образований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88" w:history="1">
        <w:r w:rsidR="006907B6" w:rsidRPr="004D6560">
          <w:rPr>
            <w:rStyle w:val="a7"/>
          </w:rPr>
          <w:t>— Совет обсудил порядок применения арбитражными судами обеспечительных мер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89" w:history="1">
        <w:r w:rsidR="006907B6" w:rsidRPr="00564282">
          <w:rPr>
            <w:rStyle w:val="a7"/>
            <w:sz w:val="22"/>
            <w:szCs w:val="22"/>
          </w:rPr>
          <w:t>Иркутская область</w:t>
        </w:r>
        <w:r w:rsidR="006907B6" w:rsidRPr="00564282">
          <w:rPr>
            <w:webHidden/>
            <w:sz w:val="22"/>
            <w:szCs w:val="22"/>
          </w:rPr>
          <w:tab/>
        </w:r>
        <w:r w:rsidRPr="00564282">
          <w:rPr>
            <w:webHidden/>
            <w:sz w:val="22"/>
            <w:szCs w:val="22"/>
          </w:rPr>
          <w:fldChar w:fldCharType="begin"/>
        </w:r>
        <w:r w:rsidR="006907B6" w:rsidRPr="00564282">
          <w:rPr>
            <w:webHidden/>
            <w:sz w:val="22"/>
            <w:szCs w:val="22"/>
          </w:rPr>
          <w:instrText xml:space="preserve"> PAGEREF _Toc403983689 \h </w:instrText>
        </w:r>
        <w:r w:rsidRPr="00564282">
          <w:rPr>
            <w:webHidden/>
            <w:sz w:val="22"/>
            <w:szCs w:val="22"/>
          </w:rPr>
        </w:r>
        <w:r w:rsidRPr="00564282">
          <w:rPr>
            <w:webHidden/>
            <w:sz w:val="22"/>
            <w:szCs w:val="22"/>
          </w:rPr>
          <w:fldChar w:fldCharType="separate"/>
        </w:r>
        <w:r w:rsidR="00351659">
          <w:rPr>
            <w:webHidden/>
            <w:sz w:val="22"/>
            <w:szCs w:val="22"/>
          </w:rPr>
          <w:t>14</w:t>
        </w:r>
        <w:r w:rsidRPr="00564282">
          <w:rPr>
            <w:webHidden/>
            <w:sz w:val="22"/>
            <w:szCs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90" w:history="1">
        <w:r w:rsidR="006907B6" w:rsidRPr="00564282">
          <w:rPr>
            <w:rStyle w:val="a7"/>
            <w:i/>
          </w:rPr>
          <w:t>Братск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_Toc403983690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14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91" w:history="1">
        <w:r w:rsidR="006907B6" w:rsidRPr="004D6560">
          <w:rPr>
            <w:rStyle w:val="a7"/>
          </w:rPr>
          <w:t>— Депутаты Думы города считают необходимым подготовить обращение в адрес Правительства Иркутской области об уменьшении минимального размера взноса на капитальный ремонт общего имущества в многоквартирных домах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92" w:history="1">
        <w:r w:rsidR="006907B6" w:rsidRPr="00564282">
          <w:rPr>
            <w:rStyle w:val="a7"/>
            <w:i/>
          </w:rPr>
          <w:t>Саянск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_Toc403983692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14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93" w:history="1">
        <w:r w:rsidR="006907B6" w:rsidRPr="004D6560">
          <w:rPr>
            <w:rStyle w:val="a7"/>
          </w:rPr>
          <w:t>— Администрация города проводит работу по заключению соглашений о социально-экономическом сотрудничестве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694" w:history="1">
        <w:r w:rsidR="006907B6" w:rsidRPr="00564282">
          <w:rPr>
            <w:rStyle w:val="a7"/>
            <w:sz w:val="22"/>
          </w:rPr>
          <w:t>Калининградская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_Toc403983694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14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695" w:history="1">
        <w:r w:rsidR="006907B6" w:rsidRPr="00564282">
          <w:rPr>
            <w:rStyle w:val="a7"/>
            <w:i/>
          </w:rPr>
          <w:t>Калининград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_Toc403983695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14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96" w:history="1">
        <w:r w:rsidR="006907B6" w:rsidRPr="004D6560">
          <w:rPr>
            <w:rStyle w:val="a7"/>
          </w:rPr>
          <w:t>— Калининградский трамвай: гордость и предубеждение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697" w:history="1">
        <w:r w:rsidR="006907B6" w:rsidRPr="00564282">
          <w:rPr>
            <w:rStyle w:val="a7"/>
            <w:sz w:val="22"/>
          </w:rPr>
          <w:t>Курганская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_Toc403983697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15</w:t>
        </w:r>
        <w:r w:rsidRPr="00564282">
          <w:rPr>
            <w:webHidden/>
            <w:sz w:val="22"/>
          </w:rPr>
          <w:fldChar w:fldCharType="end"/>
        </w:r>
      </w:hyperlink>
    </w:p>
    <w:p w:rsidR="006907B6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3983698" w:history="1">
        <w:r w:rsidR="006907B6" w:rsidRPr="004D6560">
          <w:rPr>
            <w:rStyle w:val="a7"/>
          </w:rPr>
          <w:t>Совет муниципальных образований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699" w:history="1">
        <w:r w:rsidR="006907B6" w:rsidRPr="004D6560">
          <w:rPr>
            <w:rStyle w:val="a7"/>
          </w:rPr>
          <w:t>— Десятипроцентное повышение зарплаты сельских глав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00" w:history="1">
        <w:r w:rsidR="006907B6" w:rsidRPr="00564282">
          <w:rPr>
            <w:rStyle w:val="a7"/>
            <w:sz w:val="22"/>
          </w:rPr>
          <w:t>Магаданская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_Toc403983700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15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01" w:history="1">
        <w:r w:rsidR="006907B6" w:rsidRPr="00564282">
          <w:rPr>
            <w:rStyle w:val="a7"/>
            <w:i/>
          </w:rPr>
          <w:t>Магадан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_Toc403983701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15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02" w:history="1">
        <w:r w:rsidR="006907B6" w:rsidRPr="004D6560">
          <w:rPr>
            <w:rStyle w:val="a7"/>
          </w:rPr>
          <w:t>— Ежегодно магаданские автобусы и маршрутки перевозят более 7 миллионов пассажиров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03" w:history="1">
        <w:r w:rsidR="006907B6" w:rsidRPr="00564282">
          <w:rPr>
            <w:rStyle w:val="a7"/>
            <w:sz w:val="22"/>
          </w:rPr>
          <w:t>Новосибирская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_Toc403983703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16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04" w:history="1">
        <w:r w:rsidR="006907B6" w:rsidRPr="00564282">
          <w:rPr>
            <w:rStyle w:val="a7"/>
            <w:i/>
          </w:rPr>
          <w:t>Новосибирск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_Toc403983704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16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05" w:history="1">
        <w:r w:rsidR="006907B6" w:rsidRPr="004D6560">
          <w:rPr>
            <w:rStyle w:val="a7"/>
          </w:rPr>
          <w:t>— Дмитрий Рогозин пообещал Анатолию Локтю поддержать новосибирскую оборонку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06" w:history="1">
        <w:r w:rsidR="006907B6" w:rsidRPr="004D6560">
          <w:rPr>
            <w:rStyle w:val="a7"/>
          </w:rPr>
          <w:t>— В городе появилась первая остановка с подогревом скамейки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07" w:history="1">
        <w:r w:rsidR="006907B6" w:rsidRPr="00564282">
          <w:rPr>
            <w:rStyle w:val="a7"/>
            <w:sz w:val="22"/>
          </w:rPr>
          <w:t>Омская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_Toc403983707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16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08" w:history="1">
        <w:r w:rsidR="006907B6" w:rsidRPr="00564282">
          <w:rPr>
            <w:rStyle w:val="a7"/>
            <w:i/>
          </w:rPr>
          <w:t>Омск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_Toc403983708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16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09" w:history="1">
        <w:r w:rsidR="006907B6" w:rsidRPr="004D6560">
          <w:rPr>
            <w:rStyle w:val="a7"/>
          </w:rPr>
          <w:t>— Исполнение бюджета за 9 месяцев 2014 года обсудили в администрации города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10" w:history="1">
        <w:r w:rsidR="006907B6" w:rsidRPr="004D6560">
          <w:rPr>
            <w:rStyle w:val="a7"/>
          </w:rPr>
          <w:t>— Омские маршрутки: 15-летний диалог властей и перевозчиков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11" w:history="1">
        <w:r w:rsidR="006907B6" w:rsidRPr="004D6560">
          <w:rPr>
            <w:rStyle w:val="a7"/>
          </w:rPr>
          <w:t>— Администрация и предприниматели развивают социальное партнерство в транспортной сфере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12" w:history="1">
        <w:r w:rsidR="006907B6" w:rsidRPr="004D6560">
          <w:rPr>
            <w:rStyle w:val="a7"/>
          </w:rPr>
          <w:t>— Городской департамент транспорта анализируют интенсивность транспортных потоков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13" w:history="1">
        <w:r w:rsidR="006907B6" w:rsidRPr="004D6560">
          <w:rPr>
            <w:rStyle w:val="a7"/>
          </w:rPr>
          <w:t>— Игорь Антропенко предложил установить для студентов льготную стоимость проездных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14" w:history="1">
        <w:r w:rsidR="006907B6" w:rsidRPr="00564282">
          <w:rPr>
            <w:rStyle w:val="a7"/>
            <w:sz w:val="22"/>
          </w:rPr>
          <w:t>Рязанская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_Toc403983714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18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15" w:history="1">
        <w:r w:rsidR="006907B6" w:rsidRPr="00564282">
          <w:rPr>
            <w:rStyle w:val="a7"/>
            <w:i/>
          </w:rPr>
          <w:t>Рязань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_Toc403983715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18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16" w:history="1">
        <w:r w:rsidR="006907B6" w:rsidRPr="004D6560">
          <w:rPr>
            <w:rStyle w:val="a7"/>
          </w:rPr>
          <w:t>— Общественный транспорт: скрытые возможности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17" w:history="1">
        <w:r w:rsidR="006907B6" w:rsidRPr="00564282">
          <w:rPr>
            <w:rStyle w:val="a7"/>
            <w:sz w:val="22"/>
          </w:rPr>
          <w:t>Самарская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_Toc403983717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19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18" w:history="1">
        <w:r w:rsidR="006907B6" w:rsidRPr="00564282">
          <w:rPr>
            <w:rStyle w:val="a7"/>
            <w:i/>
          </w:rPr>
          <w:t>Тольятти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_Toc403983718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19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19" w:history="1">
        <w:r w:rsidR="006907B6" w:rsidRPr="004D6560">
          <w:rPr>
            <w:rStyle w:val="a7"/>
          </w:rPr>
          <w:t>— Депутаты против повышения платы за проезд в общественном транспорте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20" w:history="1">
        <w:r w:rsidR="006907B6" w:rsidRPr="00564282">
          <w:rPr>
            <w:rStyle w:val="a7"/>
            <w:sz w:val="22"/>
          </w:rPr>
          <w:t>Свердловская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_Toc403983720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20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21" w:history="1">
        <w:r w:rsidR="006907B6" w:rsidRPr="00564282">
          <w:rPr>
            <w:rStyle w:val="a7"/>
            <w:i/>
          </w:rPr>
          <w:t>Екатеринбург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_Toc403983721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20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22" w:history="1">
        <w:r w:rsidR="006907B6" w:rsidRPr="004D6560">
          <w:rPr>
            <w:rStyle w:val="a7"/>
          </w:rPr>
          <w:t>— Мэрия пообещала не поднимать стоимость проезда в общественном транспорте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23" w:history="1">
        <w:r w:rsidR="006907B6" w:rsidRPr="004D6560">
          <w:rPr>
            <w:rStyle w:val="a7"/>
          </w:rPr>
          <w:t>— Бюджет на три года показали общественности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24" w:history="1">
        <w:r w:rsidR="006907B6" w:rsidRPr="00564282">
          <w:rPr>
            <w:rStyle w:val="a7"/>
            <w:sz w:val="22"/>
          </w:rPr>
          <w:t>Тамбовская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_Toc403983724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20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25" w:history="1">
        <w:r w:rsidR="006907B6" w:rsidRPr="00564282">
          <w:rPr>
            <w:rStyle w:val="a7"/>
            <w:i/>
          </w:rPr>
          <w:t>Тамбов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_Toc403983725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20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26" w:history="1">
        <w:r w:rsidR="006907B6" w:rsidRPr="004D6560">
          <w:rPr>
            <w:rStyle w:val="a7"/>
          </w:rPr>
          <w:t>— В общественном транспорте появились электронные табло, сообщающие названия остановок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27" w:history="1">
        <w:r w:rsidR="006907B6" w:rsidRPr="00564282">
          <w:rPr>
            <w:rStyle w:val="a7"/>
            <w:sz w:val="22"/>
          </w:rPr>
          <w:t>Томская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_Toc403983727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20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28" w:history="1">
        <w:r w:rsidR="006907B6" w:rsidRPr="00564282">
          <w:rPr>
            <w:rStyle w:val="a7"/>
            <w:i/>
          </w:rPr>
          <w:t>Томск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_Toc403983728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20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29" w:history="1">
        <w:r w:rsidR="006907B6" w:rsidRPr="004D6560">
          <w:rPr>
            <w:rStyle w:val="a7"/>
          </w:rPr>
          <w:t>— В муниципалитете обследуют улично-дорожную сеть и пассажиропоток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30" w:history="1">
        <w:r w:rsidR="006907B6" w:rsidRPr="004D6560">
          <w:rPr>
            <w:rStyle w:val="a7"/>
          </w:rPr>
          <w:t>— Томичи смогут узнать о прибытии электротранспорта через СМС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31" w:history="1">
        <w:r w:rsidR="006907B6" w:rsidRPr="004D6560">
          <w:rPr>
            <w:rStyle w:val="a7"/>
          </w:rPr>
          <w:t>— Томское социальное такси повысило эффективность работы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32" w:history="1">
        <w:r w:rsidR="006907B6" w:rsidRPr="004D6560">
          <w:rPr>
            <w:rStyle w:val="a7"/>
          </w:rPr>
          <w:t>— Томские школьники рассказали представителям власти о своих проектах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33" w:history="1">
        <w:r w:rsidR="006907B6" w:rsidRPr="00564282">
          <w:rPr>
            <w:rStyle w:val="a7"/>
            <w:sz w:val="22"/>
          </w:rPr>
          <w:t>Челябинская область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_Toc403983733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21</w:t>
        </w:r>
        <w:r w:rsidRPr="00564282">
          <w:rPr>
            <w:webHidden/>
            <w:sz w:val="22"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34" w:history="1">
        <w:r w:rsidR="006907B6" w:rsidRPr="00564282">
          <w:rPr>
            <w:rStyle w:val="a7"/>
            <w:i/>
          </w:rPr>
          <w:t>Челябинск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_Toc403983734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21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35" w:history="1">
        <w:r w:rsidR="006907B6" w:rsidRPr="004D6560">
          <w:rPr>
            <w:rStyle w:val="a7"/>
          </w:rPr>
          <w:t>— В челябинских маршрутных такси вводится билетная система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36" w:history="1">
        <w:r w:rsidR="006907B6" w:rsidRPr="00564282">
          <w:rPr>
            <w:rStyle w:val="a7"/>
            <w:sz w:val="22"/>
          </w:rPr>
          <w:t>Москва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_Toc403983736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21</w:t>
        </w:r>
        <w:r w:rsidRPr="00564282">
          <w:rPr>
            <w:webHidden/>
            <w:sz w:val="22"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37" w:history="1">
        <w:r w:rsidR="006907B6" w:rsidRPr="004D6560">
          <w:rPr>
            <w:rStyle w:val="a7"/>
          </w:rPr>
          <w:t>— Музейные троллейбусы прошли парадом по столице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3983738" w:history="1">
        <w:r w:rsidR="006907B6" w:rsidRPr="00564282">
          <w:rPr>
            <w:rStyle w:val="a7"/>
            <w:sz w:val="22"/>
          </w:rPr>
          <w:t>Севастополь</w:t>
        </w:r>
        <w:r w:rsidR="006907B6" w:rsidRPr="00564282">
          <w:rPr>
            <w:webHidden/>
            <w:sz w:val="22"/>
          </w:rPr>
          <w:tab/>
        </w:r>
        <w:r w:rsidRPr="00564282">
          <w:rPr>
            <w:webHidden/>
            <w:sz w:val="22"/>
          </w:rPr>
          <w:fldChar w:fldCharType="begin"/>
        </w:r>
        <w:r w:rsidR="006907B6" w:rsidRPr="00564282">
          <w:rPr>
            <w:webHidden/>
            <w:sz w:val="22"/>
          </w:rPr>
          <w:instrText xml:space="preserve"> PAGEREF _Toc403983738 \h </w:instrText>
        </w:r>
        <w:r w:rsidRPr="00564282">
          <w:rPr>
            <w:webHidden/>
            <w:sz w:val="22"/>
          </w:rPr>
        </w:r>
        <w:r w:rsidRPr="00564282">
          <w:rPr>
            <w:webHidden/>
            <w:sz w:val="22"/>
          </w:rPr>
          <w:fldChar w:fldCharType="separate"/>
        </w:r>
        <w:r w:rsidR="00351659">
          <w:rPr>
            <w:webHidden/>
            <w:sz w:val="22"/>
          </w:rPr>
          <w:t>22</w:t>
        </w:r>
        <w:r w:rsidRPr="00564282">
          <w:rPr>
            <w:webHidden/>
            <w:sz w:val="22"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39" w:history="1">
        <w:r w:rsidR="006907B6" w:rsidRPr="004D6560">
          <w:rPr>
            <w:rStyle w:val="a7"/>
          </w:rPr>
          <w:t>— В Севастополе снижена цена на проезд на пассажирских катерах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6907B6" w:rsidRDefault="00E07605" w:rsidP="006907B6">
      <w:pPr>
        <w:pStyle w:val="10"/>
        <w:jc w:val="both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403983740" w:history="1">
        <w:r w:rsidR="006907B6" w:rsidRPr="004D6560">
          <w:rPr>
            <w:rStyle w:val="a7"/>
          </w:rPr>
          <w:t>МЕСТНОЕ САМОУПРАВЛЕНИЕ ГЛАЗАМИ СМИ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6907B6" w:rsidRPr="00564282" w:rsidRDefault="00E07605" w:rsidP="006907B6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3983741" w:history="1">
        <w:r w:rsidR="006907B6" w:rsidRPr="00564282">
          <w:rPr>
            <w:rStyle w:val="a7"/>
            <w:i/>
          </w:rPr>
          <w:t>«Коммерсант»</w:t>
        </w:r>
        <w:r w:rsidR="006907B6" w:rsidRPr="00564282">
          <w:rPr>
            <w:i/>
            <w:webHidden/>
          </w:rPr>
          <w:tab/>
        </w:r>
        <w:r w:rsidRPr="00564282">
          <w:rPr>
            <w:i/>
            <w:webHidden/>
          </w:rPr>
          <w:fldChar w:fldCharType="begin"/>
        </w:r>
        <w:r w:rsidR="006907B6" w:rsidRPr="00564282">
          <w:rPr>
            <w:i/>
            <w:webHidden/>
          </w:rPr>
          <w:instrText xml:space="preserve"> PAGEREF _Toc403983741 \h </w:instrText>
        </w:r>
        <w:r w:rsidRPr="00564282">
          <w:rPr>
            <w:i/>
            <w:webHidden/>
          </w:rPr>
        </w:r>
        <w:r w:rsidRPr="00564282">
          <w:rPr>
            <w:i/>
            <w:webHidden/>
          </w:rPr>
          <w:fldChar w:fldCharType="separate"/>
        </w:r>
        <w:r w:rsidR="00351659">
          <w:rPr>
            <w:i/>
            <w:webHidden/>
          </w:rPr>
          <w:t>22</w:t>
        </w:r>
        <w:r w:rsidRPr="00564282">
          <w:rPr>
            <w:i/>
            <w:webHidden/>
          </w:rPr>
          <w:fldChar w:fldCharType="end"/>
        </w:r>
      </w:hyperlink>
    </w:p>
    <w:p w:rsidR="006907B6" w:rsidRDefault="00E07605" w:rsidP="006907B6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3983742" w:history="1">
        <w:r w:rsidR="006907B6" w:rsidRPr="004D6560">
          <w:rPr>
            <w:rStyle w:val="a7"/>
          </w:rPr>
          <w:t>— Муниципалитеты поделятся полномочиями с регионами</w:t>
        </w:r>
        <w:r w:rsidR="006907B6">
          <w:rPr>
            <w:webHidden/>
          </w:rPr>
          <w:tab/>
        </w:r>
        <w:r>
          <w:rPr>
            <w:webHidden/>
          </w:rPr>
          <w:fldChar w:fldCharType="begin"/>
        </w:r>
        <w:r w:rsidR="006907B6">
          <w:rPr>
            <w:webHidden/>
          </w:rPr>
          <w:instrText xml:space="preserve"> PAGEREF _Toc403983742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51659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5479DA" w:rsidRDefault="00E07605" w:rsidP="006907B6">
      <w:pPr>
        <w:pStyle w:val="a9"/>
        <w:jc w:val="both"/>
        <w:rPr>
          <w:i/>
          <w:iCs/>
          <w:sz w:val="18"/>
        </w:rPr>
        <w:sectPr w:rsidR="005479DA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851" w:right="851" w:bottom="851" w:left="851" w:header="397" w:footer="397" w:gutter="0"/>
          <w:cols w:space="708"/>
          <w:titlePg/>
          <w:docGrid w:linePitch="360"/>
        </w:sectPr>
      </w:pPr>
      <w:r>
        <w:rPr>
          <w:i/>
          <w:iCs/>
          <w:sz w:val="18"/>
        </w:rPr>
        <w:fldChar w:fldCharType="end"/>
      </w:r>
      <w:r w:rsidR="005479DA">
        <w:rPr>
          <w:i/>
          <w:iCs/>
          <w:sz w:val="18"/>
        </w:rPr>
        <w:br w:type="page"/>
      </w:r>
      <w:bookmarkStart w:id="19" w:name="_Toc186618887"/>
      <w:bookmarkStart w:id="20" w:name="_Toc186621759"/>
    </w:p>
    <w:p w:rsidR="005479DA" w:rsidRDefault="005479DA">
      <w:pPr>
        <w:pStyle w:val="a9"/>
      </w:pPr>
      <w:bookmarkStart w:id="21" w:name="_Toc190000115"/>
      <w:bookmarkStart w:id="22" w:name="_Toc403983638"/>
      <w:r>
        <w:lastRenderedPageBreak/>
        <w:t>ФЕДЕРАЛЬНЫЕ НОВОСТИ</w:t>
      </w:r>
      <w:bookmarkEnd w:id="21"/>
      <w:bookmarkEnd w:id="22"/>
    </w:p>
    <w:p w:rsidR="00C676C8" w:rsidRDefault="00C676C8">
      <w:pPr>
        <w:pStyle w:val="af"/>
      </w:pPr>
      <w:bookmarkStart w:id="23" w:name="_Toc403983639"/>
      <w:bookmarkStart w:id="24" w:name="_Toc190000118"/>
      <w:bookmarkEnd w:id="19"/>
      <w:bookmarkEnd w:id="20"/>
      <w:r>
        <w:t>ГОСУДАРСТВЕННАЯ ДУМА ФЕДЕРАЛЬНОГО СОБРАНИЯ РОССИЙСКОЙ ФЕДЕРАЦИИ</w:t>
      </w:r>
      <w:bookmarkEnd w:id="23"/>
    </w:p>
    <w:p w:rsidR="00C676C8" w:rsidRDefault="00C676C8" w:rsidP="00C676C8">
      <w:pPr>
        <w:pStyle w:val="aa"/>
      </w:pPr>
      <w:bookmarkStart w:id="25" w:name="_Toc403983640"/>
      <w:r>
        <w:t xml:space="preserve">— Прописался на даче </w:t>
      </w:r>
      <w:r w:rsidR="00F050ED">
        <w:t>—</w:t>
      </w:r>
      <w:r>
        <w:t xml:space="preserve"> место в очереди на жилье п</w:t>
      </w:r>
      <w:r>
        <w:t>о</w:t>
      </w:r>
      <w:r>
        <w:t>терял</w:t>
      </w:r>
      <w:bookmarkEnd w:id="25"/>
    </w:p>
    <w:p w:rsidR="00C676C8" w:rsidRDefault="00C676C8" w:rsidP="00C676C8">
      <w:pPr>
        <w:pStyle w:val="ab"/>
      </w:pPr>
      <w:r>
        <w:t>Законопроект, который закрепляет право граждан на р</w:t>
      </w:r>
      <w:r>
        <w:t>е</w:t>
      </w:r>
      <w:r>
        <w:t xml:space="preserve">гистрацию в домах, расположенных на дачных и садовых участках, рассматривают депутаты Госдумы. Одно из важных нововведений в том, что при прописке на такой жилплощади гражданин автоматически будет исключен из очереди на получение жилья. Хотя документ уже и был принят в 1-м чтении, некоторые депутаты отметили, что это норма несправедлива, так как садоводческое общество не является населенным пунктом, а </w:t>
      </w:r>
      <w:proofErr w:type="gramStart"/>
      <w:r>
        <w:t>значит прописанный на его территории гражданин не сможет</w:t>
      </w:r>
      <w:proofErr w:type="gramEnd"/>
      <w:r>
        <w:t xml:space="preserve"> получить мед</w:t>
      </w:r>
      <w:r>
        <w:t>и</w:t>
      </w:r>
      <w:r>
        <w:t>цинское обеспечение и образование. Например, с некот</w:t>
      </w:r>
      <w:r>
        <w:t>о</w:t>
      </w:r>
      <w:r>
        <w:t xml:space="preserve">рых пор право на первоочередной прием </w:t>
      </w:r>
      <w:proofErr w:type="gramStart"/>
      <w:r>
        <w:t>в первые</w:t>
      </w:r>
      <w:proofErr w:type="gramEnd"/>
      <w:r>
        <w:t xml:space="preserve"> классы общеобразовательной школы имеют дети, прописанные на территории, которая закреплена за учебным заведен</w:t>
      </w:r>
      <w:r>
        <w:t>и</w:t>
      </w:r>
      <w:r>
        <w:t>ем. Кроме того, на рассмотрении находятся еще нескол</w:t>
      </w:r>
      <w:r>
        <w:t>ь</w:t>
      </w:r>
      <w:r>
        <w:t>ко законодательных инициатив. В частности, предлагае</w:t>
      </w:r>
      <w:r>
        <w:t>т</w:t>
      </w:r>
      <w:r>
        <w:t>ся облегчить бремя расходов дачников при оплате счетов за газ и электроэнергию.</w:t>
      </w:r>
    </w:p>
    <w:p w:rsidR="005479DA" w:rsidRDefault="005479DA">
      <w:pPr>
        <w:pStyle w:val="a9"/>
      </w:pPr>
      <w:bookmarkStart w:id="26" w:name="_Toc190000140"/>
      <w:bookmarkStart w:id="27" w:name="_Toc403983641"/>
      <w:bookmarkEnd w:id="24"/>
      <w:r>
        <w:t>МЕЖМУНИЦИПАЛЬНОЕ СОТРУДНИЧЕСТВО</w:t>
      </w:r>
      <w:bookmarkEnd w:id="26"/>
      <w:bookmarkEnd w:id="27"/>
    </w:p>
    <w:p w:rsidR="005479DA" w:rsidRDefault="005479DA">
      <w:pPr>
        <w:pStyle w:val="af"/>
      </w:pPr>
      <w:bookmarkStart w:id="28" w:name="_Toc190000146"/>
      <w:bookmarkStart w:id="29" w:name="_Toc403983642"/>
      <w:r>
        <w:t>АССОЦИАЦИЯ СИБИРСКИХ И ДАЛЬНЕВОСТОЧНЫХ ГОРОДОВ</w:t>
      </w:r>
      <w:bookmarkEnd w:id="28"/>
      <w:bookmarkEnd w:id="29"/>
    </w:p>
    <w:p w:rsidR="00E06AA5" w:rsidRPr="00E06AA5" w:rsidRDefault="00E06AA5" w:rsidP="00E06AA5">
      <w:pPr>
        <w:pStyle w:val="aa"/>
      </w:pPr>
      <w:bookmarkStart w:id="30" w:name="_Toc403983643"/>
      <w:bookmarkStart w:id="31" w:name="_Toc208046835"/>
      <w:r w:rsidRPr="00E06AA5">
        <w:t xml:space="preserve">— Информационное сообщение </w:t>
      </w:r>
      <w:r w:rsidR="00721648">
        <w:t>«</w:t>
      </w:r>
      <w:r w:rsidRPr="00E06AA5">
        <w:t xml:space="preserve">Об итогах конференции АСДГ </w:t>
      </w:r>
      <w:r w:rsidR="00721648">
        <w:rPr>
          <w:szCs w:val="36"/>
        </w:rPr>
        <w:t>«</w:t>
      </w:r>
      <w:r w:rsidRPr="00177EF7">
        <w:rPr>
          <w:szCs w:val="36"/>
        </w:rPr>
        <w:t>Состояние и перспективы развития системы м</w:t>
      </w:r>
      <w:r w:rsidRPr="00177EF7">
        <w:rPr>
          <w:szCs w:val="36"/>
        </w:rPr>
        <w:t>у</w:t>
      </w:r>
      <w:r w:rsidRPr="00177EF7">
        <w:rPr>
          <w:szCs w:val="36"/>
        </w:rPr>
        <w:t>ниципального образования в свете требований совреме</w:t>
      </w:r>
      <w:r w:rsidRPr="00177EF7">
        <w:rPr>
          <w:szCs w:val="36"/>
        </w:rPr>
        <w:t>н</w:t>
      </w:r>
      <w:r w:rsidRPr="00177EF7">
        <w:rPr>
          <w:szCs w:val="36"/>
        </w:rPr>
        <w:t>ного законодательства</w:t>
      </w:r>
      <w:r w:rsidR="00721648">
        <w:rPr>
          <w:szCs w:val="36"/>
        </w:rPr>
        <w:t>»</w:t>
      </w:r>
      <w:bookmarkEnd w:id="30"/>
    </w:p>
    <w:p w:rsidR="00E06AA5" w:rsidRPr="00E06AA5" w:rsidRDefault="00E06AA5" w:rsidP="00E06AA5">
      <w:pPr>
        <w:pStyle w:val="ab"/>
      </w:pPr>
      <w:r w:rsidRPr="00E06AA5">
        <w:t xml:space="preserve">13-14 ноября 2014 года в городе Новосибирске состоялась конференция АСДГ </w:t>
      </w:r>
      <w:r w:rsidR="00721648">
        <w:t>«</w:t>
      </w:r>
      <w:r w:rsidRPr="00E06AA5">
        <w:t>Состояние и перспективы развития системы муниципального образования в свете требований современного законодательства</w:t>
      </w:r>
      <w:r w:rsidR="00721648">
        <w:t>»</w:t>
      </w:r>
      <w:r w:rsidRPr="00E06AA5">
        <w:t xml:space="preserve"> с участием руководит</w:t>
      </w:r>
      <w:r w:rsidRPr="00E06AA5">
        <w:t>е</w:t>
      </w:r>
      <w:r w:rsidRPr="00E06AA5">
        <w:t xml:space="preserve">лей и специалистов, курирующих вопросы образования в муниципалитетах Сибири и Дальнего Востока. </w:t>
      </w:r>
      <w:r w:rsidRPr="00E06AA5">
        <w:rPr>
          <w:szCs w:val="27"/>
          <w:shd w:val="clear" w:color="auto" w:fill="FFFFFF"/>
        </w:rPr>
        <w:t>Конф</w:t>
      </w:r>
      <w:r w:rsidRPr="00E06AA5">
        <w:rPr>
          <w:szCs w:val="27"/>
          <w:shd w:val="clear" w:color="auto" w:fill="FFFFFF"/>
        </w:rPr>
        <w:t>е</w:t>
      </w:r>
      <w:r w:rsidRPr="00E06AA5">
        <w:rPr>
          <w:szCs w:val="27"/>
          <w:shd w:val="clear" w:color="auto" w:fill="FFFFFF"/>
        </w:rPr>
        <w:t xml:space="preserve">ренция </w:t>
      </w:r>
      <w:r w:rsidRPr="00E06AA5">
        <w:rPr>
          <w:shd w:val="clear" w:color="auto" w:fill="FFFFFF"/>
        </w:rPr>
        <w:t>была организована</w:t>
      </w:r>
      <w:r w:rsidRPr="00E06AA5">
        <w:rPr>
          <w:szCs w:val="27"/>
          <w:shd w:val="clear" w:color="auto" w:fill="FFFFFF"/>
        </w:rPr>
        <w:t xml:space="preserve"> Ассоциацией сибирских и дальневосточных городов совместно с </w:t>
      </w:r>
      <w:r w:rsidRPr="00E06AA5">
        <w:rPr>
          <w:shd w:val="clear" w:color="auto" w:fill="FFFFFF"/>
        </w:rPr>
        <w:t>Главным управл</w:t>
      </w:r>
      <w:r w:rsidRPr="00E06AA5">
        <w:rPr>
          <w:shd w:val="clear" w:color="auto" w:fill="FFFFFF"/>
        </w:rPr>
        <w:t>е</w:t>
      </w:r>
      <w:r w:rsidRPr="00E06AA5">
        <w:rPr>
          <w:shd w:val="clear" w:color="auto" w:fill="FFFFFF"/>
        </w:rPr>
        <w:t xml:space="preserve">нием образования </w:t>
      </w:r>
      <w:r w:rsidRPr="00E06AA5">
        <w:rPr>
          <w:szCs w:val="27"/>
          <w:shd w:val="clear" w:color="auto" w:fill="FFFFFF"/>
        </w:rPr>
        <w:t>мэри</w:t>
      </w:r>
      <w:r w:rsidRPr="00E06AA5">
        <w:rPr>
          <w:shd w:val="clear" w:color="auto" w:fill="FFFFFF"/>
        </w:rPr>
        <w:t>и города Новосибирска. В мер</w:t>
      </w:r>
      <w:r w:rsidRPr="00E06AA5">
        <w:rPr>
          <w:shd w:val="clear" w:color="auto" w:fill="FFFFFF"/>
        </w:rPr>
        <w:t>о</w:t>
      </w:r>
      <w:r w:rsidRPr="00E06AA5">
        <w:rPr>
          <w:shd w:val="clear" w:color="auto" w:fill="FFFFFF"/>
        </w:rPr>
        <w:t>приятии приняло участие более 150 представителей сф</w:t>
      </w:r>
      <w:r w:rsidRPr="00E06AA5">
        <w:rPr>
          <w:shd w:val="clear" w:color="auto" w:fill="FFFFFF"/>
        </w:rPr>
        <w:t>е</w:t>
      </w:r>
      <w:r w:rsidRPr="00E06AA5">
        <w:rPr>
          <w:shd w:val="clear" w:color="auto" w:fill="FFFFFF"/>
        </w:rPr>
        <w:t>ры образование различных уровней: Государственной Думы Федерального Собрания Российской Федерации, региональных органов исполнительной власти Новос</w:t>
      </w:r>
      <w:r w:rsidRPr="00E06AA5">
        <w:rPr>
          <w:shd w:val="clear" w:color="auto" w:fill="FFFFFF"/>
        </w:rPr>
        <w:t>и</w:t>
      </w:r>
      <w:r w:rsidRPr="00E06AA5">
        <w:rPr>
          <w:shd w:val="clear" w:color="auto" w:fill="FFFFFF"/>
        </w:rPr>
        <w:t>бирской области, органов местного самоуправления м</w:t>
      </w:r>
      <w:r w:rsidRPr="00E06AA5">
        <w:rPr>
          <w:shd w:val="clear" w:color="auto" w:fill="FFFFFF"/>
        </w:rPr>
        <w:t>у</w:t>
      </w:r>
      <w:r w:rsidRPr="00E06AA5">
        <w:rPr>
          <w:shd w:val="clear" w:color="auto" w:fill="FFFFFF"/>
        </w:rPr>
        <w:t xml:space="preserve">ниципальных образований Сибири и Дальнего Востока. В ходе двухдневной работы конференции был рассмотрен ряд наиболее острых вопросов сферы </w:t>
      </w:r>
      <w:r w:rsidR="00721648">
        <w:rPr>
          <w:shd w:val="clear" w:color="auto" w:fill="FFFFFF"/>
        </w:rPr>
        <w:t>«</w:t>
      </w:r>
      <w:r w:rsidRPr="00E06AA5">
        <w:rPr>
          <w:shd w:val="clear" w:color="auto" w:fill="FFFFFF"/>
        </w:rPr>
        <w:t>муниципальное образование</w:t>
      </w:r>
      <w:r w:rsidR="00721648">
        <w:rPr>
          <w:shd w:val="clear" w:color="auto" w:fill="FFFFFF"/>
        </w:rPr>
        <w:t>»</w:t>
      </w:r>
      <w:r w:rsidRPr="00E06AA5">
        <w:rPr>
          <w:shd w:val="clear" w:color="auto" w:fill="FFFFFF"/>
        </w:rPr>
        <w:t>, среди которых</w:t>
      </w:r>
      <w:r w:rsidRPr="00E06AA5">
        <w:rPr>
          <w:szCs w:val="27"/>
          <w:shd w:val="clear" w:color="auto" w:fill="FFFFFF"/>
        </w:rPr>
        <w:t>:</w:t>
      </w:r>
      <w:r w:rsidRPr="00E06AA5">
        <w:rPr>
          <w:shd w:val="clear" w:color="auto" w:fill="FFFFFF"/>
        </w:rPr>
        <w:t xml:space="preserve"> р</w:t>
      </w:r>
      <w:r w:rsidRPr="00E06AA5">
        <w:rPr>
          <w:szCs w:val="27"/>
          <w:shd w:val="clear" w:color="auto" w:fill="FFFFFF"/>
        </w:rPr>
        <w:t xml:space="preserve">еализация Федерального закона от 29.12.2012 № 273-ФЗ </w:t>
      </w:r>
      <w:r w:rsidR="00721648">
        <w:rPr>
          <w:szCs w:val="27"/>
          <w:shd w:val="clear" w:color="auto" w:fill="FFFFFF"/>
        </w:rPr>
        <w:t>«</w:t>
      </w:r>
      <w:r w:rsidRPr="00E06AA5">
        <w:rPr>
          <w:szCs w:val="27"/>
          <w:shd w:val="clear" w:color="auto" w:fill="FFFFFF"/>
        </w:rPr>
        <w:t>Об образовании в Ро</w:t>
      </w:r>
      <w:r w:rsidRPr="00E06AA5">
        <w:rPr>
          <w:szCs w:val="27"/>
          <w:shd w:val="clear" w:color="auto" w:fill="FFFFFF"/>
        </w:rPr>
        <w:t>с</w:t>
      </w:r>
      <w:r w:rsidRPr="00E06AA5">
        <w:rPr>
          <w:szCs w:val="27"/>
          <w:shd w:val="clear" w:color="auto" w:fill="FFFFFF"/>
        </w:rPr>
        <w:t>сийской Федерации</w:t>
      </w:r>
      <w:r w:rsidR="00721648">
        <w:rPr>
          <w:szCs w:val="27"/>
          <w:shd w:val="clear" w:color="auto" w:fill="FFFFFF"/>
        </w:rPr>
        <w:t>»</w:t>
      </w:r>
      <w:r w:rsidRPr="00E06AA5">
        <w:rPr>
          <w:szCs w:val="27"/>
          <w:shd w:val="clear" w:color="auto" w:fill="FFFFFF"/>
        </w:rPr>
        <w:t>: полномочия муни</w:t>
      </w:r>
      <w:r w:rsidRPr="00E06AA5">
        <w:rPr>
          <w:shd w:val="clear" w:color="auto" w:fill="FFFFFF"/>
        </w:rPr>
        <w:t>ципалитетов в сфере образования; п</w:t>
      </w:r>
      <w:r w:rsidRPr="00E06AA5">
        <w:rPr>
          <w:szCs w:val="27"/>
          <w:shd w:val="clear" w:color="auto" w:fill="FFFFFF"/>
        </w:rPr>
        <w:t>риоритетные направления госуда</w:t>
      </w:r>
      <w:r w:rsidRPr="00E06AA5">
        <w:rPr>
          <w:szCs w:val="27"/>
          <w:shd w:val="clear" w:color="auto" w:fill="FFFFFF"/>
        </w:rPr>
        <w:t>р</w:t>
      </w:r>
      <w:r w:rsidRPr="00E06AA5">
        <w:rPr>
          <w:szCs w:val="27"/>
          <w:shd w:val="clear" w:color="auto" w:fill="FFFFFF"/>
        </w:rPr>
        <w:t>ственной политики в муниципальной системе общего о</w:t>
      </w:r>
      <w:r w:rsidRPr="00E06AA5">
        <w:rPr>
          <w:szCs w:val="27"/>
          <w:shd w:val="clear" w:color="auto" w:fill="FFFFFF"/>
        </w:rPr>
        <w:t>б</w:t>
      </w:r>
      <w:r w:rsidRPr="00E06AA5">
        <w:rPr>
          <w:szCs w:val="27"/>
          <w:shd w:val="clear" w:color="auto" w:fill="FFFFFF"/>
        </w:rPr>
        <w:t xml:space="preserve">разования в контексте Федерального закона </w:t>
      </w:r>
      <w:r w:rsidR="00721648">
        <w:rPr>
          <w:szCs w:val="27"/>
          <w:shd w:val="clear" w:color="auto" w:fill="FFFFFF"/>
        </w:rPr>
        <w:t>«</w:t>
      </w:r>
      <w:r w:rsidRPr="00E06AA5">
        <w:rPr>
          <w:szCs w:val="27"/>
          <w:shd w:val="clear" w:color="auto" w:fill="FFFFFF"/>
        </w:rPr>
        <w:t>Об образ</w:t>
      </w:r>
      <w:r w:rsidRPr="00E06AA5">
        <w:rPr>
          <w:szCs w:val="27"/>
          <w:shd w:val="clear" w:color="auto" w:fill="FFFFFF"/>
        </w:rPr>
        <w:t>о</w:t>
      </w:r>
      <w:r w:rsidRPr="00E06AA5">
        <w:rPr>
          <w:szCs w:val="27"/>
          <w:shd w:val="clear" w:color="auto" w:fill="FFFFFF"/>
        </w:rPr>
        <w:t>вани</w:t>
      </w:r>
      <w:r w:rsidRPr="00E06AA5">
        <w:rPr>
          <w:shd w:val="clear" w:color="auto" w:fill="FFFFFF"/>
        </w:rPr>
        <w:t>и в Российской Федерации</w:t>
      </w:r>
      <w:r w:rsidR="00721648">
        <w:rPr>
          <w:shd w:val="clear" w:color="auto" w:fill="FFFFFF"/>
        </w:rPr>
        <w:t>»</w:t>
      </w:r>
      <w:r w:rsidRPr="00E06AA5">
        <w:rPr>
          <w:shd w:val="clear" w:color="auto" w:fill="FFFFFF"/>
        </w:rPr>
        <w:t xml:space="preserve">; </w:t>
      </w:r>
      <w:proofErr w:type="gramStart"/>
      <w:r w:rsidRPr="00E06AA5">
        <w:rPr>
          <w:szCs w:val="27"/>
          <w:shd w:val="clear" w:color="auto" w:fill="FFFFFF"/>
        </w:rPr>
        <w:t>Федеральный госуда</w:t>
      </w:r>
      <w:r w:rsidRPr="00E06AA5">
        <w:rPr>
          <w:szCs w:val="27"/>
          <w:shd w:val="clear" w:color="auto" w:fill="FFFFFF"/>
        </w:rPr>
        <w:t>р</w:t>
      </w:r>
      <w:r w:rsidRPr="00E06AA5">
        <w:rPr>
          <w:szCs w:val="27"/>
          <w:shd w:val="clear" w:color="auto" w:fill="FFFFFF"/>
        </w:rPr>
        <w:lastRenderedPageBreak/>
        <w:t>ственный образовательный стандарт: возможности, пр</w:t>
      </w:r>
      <w:r w:rsidRPr="00E06AA5">
        <w:rPr>
          <w:szCs w:val="27"/>
          <w:shd w:val="clear" w:color="auto" w:fill="FFFFFF"/>
        </w:rPr>
        <w:t>о</w:t>
      </w:r>
      <w:r w:rsidRPr="00E06AA5">
        <w:rPr>
          <w:szCs w:val="27"/>
          <w:shd w:val="clear" w:color="auto" w:fill="FFFFFF"/>
        </w:rPr>
        <w:t>блемы, перспективы реализации</w:t>
      </w:r>
      <w:r w:rsidRPr="00E06AA5">
        <w:rPr>
          <w:shd w:val="clear" w:color="auto" w:fill="FFFFFF"/>
        </w:rPr>
        <w:t>; и</w:t>
      </w:r>
      <w:r w:rsidRPr="00E06AA5">
        <w:rPr>
          <w:szCs w:val="27"/>
          <w:shd w:val="clear" w:color="auto" w:fill="FFFFFF"/>
        </w:rPr>
        <w:t>нформатизация мун</w:t>
      </w:r>
      <w:r w:rsidRPr="00E06AA5">
        <w:rPr>
          <w:szCs w:val="27"/>
          <w:shd w:val="clear" w:color="auto" w:fill="FFFFFF"/>
        </w:rPr>
        <w:t>и</w:t>
      </w:r>
      <w:r w:rsidRPr="00E06AA5">
        <w:rPr>
          <w:szCs w:val="27"/>
          <w:shd w:val="clear" w:color="auto" w:fill="FFFFFF"/>
        </w:rPr>
        <w:t>ципальной системы образова</w:t>
      </w:r>
      <w:r w:rsidRPr="00E06AA5">
        <w:rPr>
          <w:shd w:val="clear" w:color="auto" w:fill="FFFFFF"/>
        </w:rPr>
        <w:t>ния в контексте требований ФГОС; и</w:t>
      </w:r>
      <w:r w:rsidRPr="00E06AA5">
        <w:rPr>
          <w:szCs w:val="27"/>
          <w:shd w:val="clear" w:color="auto" w:fill="FFFFFF"/>
        </w:rPr>
        <w:t>зменения организационного формата учрежд</w:t>
      </w:r>
      <w:r w:rsidRPr="00E06AA5">
        <w:rPr>
          <w:szCs w:val="27"/>
          <w:shd w:val="clear" w:color="auto" w:fill="FFFFFF"/>
        </w:rPr>
        <w:t>е</w:t>
      </w:r>
      <w:r w:rsidRPr="00E06AA5">
        <w:rPr>
          <w:szCs w:val="27"/>
          <w:shd w:val="clear" w:color="auto" w:fill="FFFFFF"/>
        </w:rPr>
        <w:t>ний образов</w:t>
      </w:r>
      <w:r w:rsidRPr="00E06AA5">
        <w:rPr>
          <w:shd w:val="clear" w:color="auto" w:fill="FFFFFF"/>
        </w:rPr>
        <w:t>ания: последствия и перспективы; р</w:t>
      </w:r>
      <w:r w:rsidRPr="00E06AA5">
        <w:rPr>
          <w:szCs w:val="27"/>
          <w:shd w:val="clear" w:color="auto" w:fill="FFFFFF"/>
        </w:rPr>
        <w:t>еализация воспитательной компоненты в обра</w:t>
      </w:r>
      <w:r w:rsidRPr="00E06AA5">
        <w:rPr>
          <w:shd w:val="clear" w:color="auto" w:fill="FFFFFF"/>
        </w:rPr>
        <w:t>зовательном пр</w:t>
      </w:r>
      <w:r w:rsidRPr="00E06AA5">
        <w:rPr>
          <w:shd w:val="clear" w:color="auto" w:fill="FFFFFF"/>
        </w:rPr>
        <w:t>о</w:t>
      </w:r>
      <w:r w:rsidRPr="00E06AA5">
        <w:rPr>
          <w:shd w:val="clear" w:color="auto" w:fill="FFFFFF"/>
        </w:rPr>
        <w:t>странстве города; п</w:t>
      </w:r>
      <w:r w:rsidRPr="00E06AA5">
        <w:rPr>
          <w:szCs w:val="27"/>
          <w:shd w:val="clear" w:color="auto" w:fill="FFFFFF"/>
        </w:rPr>
        <w:t>риоритетные направления государс</w:t>
      </w:r>
      <w:r w:rsidRPr="00E06AA5">
        <w:rPr>
          <w:szCs w:val="27"/>
          <w:shd w:val="clear" w:color="auto" w:fill="FFFFFF"/>
        </w:rPr>
        <w:t>т</w:t>
      </w:r>
      <w:r w:rsidRPr="00E06AA5">
        <w:rPr>
          <w:szCs w:val="27"/>
          <w:shd w:val="clear" w:color="auto" w:fill="FFFFFF"/>
        </w:rPr>
        <w:t xml:space="preserve">венной политики в муниципальной системе дошкольного образования в контексте Федерального закона </w:t>
      </w:r>
      <w:r w:rsidR="00721648">
        <w:rPr>
          <w:szCs w:val="27"/>
          <w:shd w:val="clear" w:color="auto" w:fill="FFFFFF"/>
        </w:rPr>
        <w:t>«</w:t>
      </w:r>
      <w:r w:rsidRPr="00E06AA5">
        <w:rPr>
          <w:szCs w:val="27"/>
          <w:shd w:val="clear" w:color="auto" w:fill="FFFFFF"/>
        </w:rPr>
        <w:t>Об обр</w:t>
      </w:r>
      <w:r w:rsidRPr="00E06AA5">
        <w:rPr>
          <w:szCs w:val="27"/>
          <w:shd w:val="clear" w:color="auto" w:fill="FFFFFF"/>
        </w:rPr>
        <w:t>а</w:t>
      </w:r>
      <w:r w:rsidRPr="00E06AA5">
        <w:rPr>
          <w:shd w:val="clear" w:color="auto" w:fill="FFFFFF"/>
        </w:rPr>
        <w:t>зовании в Российской Федерации</w:t>
      </w:r>
      <w:r w:rsidR="00721648">
        <w:rPr>
          <w:shd w:val="clear" w:color="auto" w:fill="FFFFFF"/>
        </w:rPr>
        <w:t>»</w:t>
      </w:r>
      <w:r w:rsidRPr="00E06AA5">
        <w:rPr>
          <w:shd w:val="clear" w:color="auto" w:fill="FFFFFF"/>
        </w:rPr>
        <w:t>; в</w:t>
      </w:r>
      <w:r w:rsidRPr="00E06AA5">
        <w:rPr>
          <w:szCs w:val="27"/>
          <w:shd w:val="clear" w:color="auto" w:fill="FFFFFF"/>
        </w:rPr>
        <w:t>ариативность реш</w:t>
      </w:r>
      <w:r w:rsidRPr="00E06AA5">
        <w:rPr>
          <w:szCs w:val="27"/>
          <w:shd w:val="clear" w:color="auto" w:fill="FFFFFF"/>
        </w:rPr>
        <w:t>е</w:t>
      </w:r>
      <w:r w:rsidRPr="00E06AA5">
        <w:rPr>
          <w:szCs w:val="27"/>
          <w:shd w:val="clear" w:color="auto" w:fill="FFFFFF"/>
        </w:rPr>
        <w:t>ния проблем доступности и к</w:t>
      </w:r>
      <w:r w:rsidRPr="00E06AA5">
        <w:rPr>
          <w:shd w:val="clear" w:color="auto" w:fill="FFFFFF"/>
        </w:rPr>
        <w:t>ачества дошкольного обр</w:t>
      </w:r>
      <w:r w:rsidRPr="00E06AA5">
        <w:rPr>
          <w:shd w:val="clear" w:color="auto" w:fill="FFFFFF"/>
        </w:rPr>
        <w:t>а</w:t>
      </w:r>
      <w:r w:rsidRPr="00E06AA5">
        <w:rPr>
          <w:shd w:val="clear" w:color="auto" w:fill="FFFFFF"/>
        </w:rPr>
        <w:t>зования;</w:t>
      </w:r>
      <w:proofErr w:type="gramEnd"/>
      <w:r w:rsidRPr="00E06AA5">
        <w:rPr>
          <w:shd w:val="clear" w:color="auto" w:fill="FFFFFF"/>
        </w:rPr>
        <w:t xml:space="preserve"> о</w:t>
      </w:r>
      <w:r w:rsidRPr="00E06AA5">
        <w:rPr>
          <w:szCs w:val="27"/>
          <w:shd w:val="clear" w:color="auto" w:fill="FFFFFF"/>
        </w:rPr>
        <w:t>собенности внедрения федеральных государс</w:t>
      </w:r>
      <w:r w:rsidRPr="00E06AA5">
        <w:rPr>
          <w:szCs w:val="27"/>
          <w:shd w:val="clear" w:color="auto" w:fill="FFFFFF"/>
        </w:rPr>
        <w:t>т</w:t>
      </w:r>
      <w:r w:rsidRPr="00E06AA5">
        <w:rPr>
          <w:szCs w:val="27"/>
          <w:shd w:val="clear" w:color="auto" w:fill="FFFFFF"/>
        </w:rPr>
        <w:t>венных образовательных ста</w:t>
      </w:r>
      <w:r w:rsidRPr="00E06AA5">
        <w:rPr>
          <w:shd w:val="clear" w:color="auto" w:fill="FFFFFF"/>
        </w:rPr>
        <w:t>ндартов дошкольного обр</w:t>
      </w:r>
      <w:r w:rsidRPr="00E06AA5">
        <w:rPr>
          <w:shd w:val="clear" w:color="auto" w:fill="FFFFFF"/>
        </w:rPr>
        <w:t>а</w:t>
      </w:r>
      <w:r w:rsidRPr="00E06AA5">
        <w:rPr>
          <w:shd w:val="clear" w:color="auto" w:fill="FFFFFF"/>
        </w:rPr>
        <w:t xml:space="preserve">зования; </w:t>
      </w:r>
      <w:proofErr w:type="spellStart"/>
      <w:r w:rsidRPr="00E06AA5">
        <w:rPr>
          <w:shd w:val="clear" w:color="auto" w:fill="FFFFFF"/>
        </w:rPr>
        <w:t>ч</w:t>
      </w:r>
      <w:r w:rsidRPr="00E06AA5">
        <w:rPr>
          <w:szCs w:val="27"/>
          <w:shd w:val="clear" w:color="auto" w:fill="FFFFFF"/>
        </w:rPr>
        <w:t>астно-государственное</w:t>
      </w:r>
      <w:proofErr w:type="spellEnd"/>
      <w:r w:rsidRPr="00E06AA5">
        <w:rPr>
          <w:szCs w:val="27"/>
          <w:shd w:val="clear" w:color="auto" w:fill="FFFFFF"/>
        </w:rPr>
        <w:t xml:space="preserve"> партнерство в муниц</w:t>
      </w:r>
      <w:r w:rsidRPr="00E06AA5">
        <w:rPr>
          <w:szCs w:val="27"/>
          <w:shd w:val="clear" w:color="auto" w:fill="FFFFFF"/>
        </w:rPr>
        <w:t>и</w:t>
      </w:r>
      <w:r w:rsidRPr="00E06AA5">
        <w:rPr>
          <w:szCs w:val="27"/>
          <w:shd w:val="clear" w:color="auto" w:fill="FFFFFF"/>
        </w:rPr>
        <w:t xml:space="preserve">пальной </w:t>
      </w:r>
      <w:r w:rsidRPr="00E06AA5">
        <w:rPr>
          <w:shd w:val="clear" w:color="auto" w:fill="FFFFFF"/>
        </w:rPr>
        <w:t>системе дошкольного образования; р</w:t>
      </w:r>
      <w:r w:rsidRPr="00E06AA5">
        <w:rPr>
          <w:szCs w:val="27"/>
          <w:shd w:val="clear" w:color="auto" w:fill="FFFFFF"/>
        </w:rPr>
        <w:t>азвитие профессиональных педагогических ко</w:t>
      </w:r>
      <w:r w:rsidRPr="00E06AA5">
        <w:rPr>
          <w:shd w:val="clear" w:color="auto" w:fill="FFFFFF"/>
        </w:rPr>
        <w:t>мпетенций совр</w:t>
      </w:r>
      <w:r w:rsidRPr="00E06AA5">
        <w:rPr>
          <w:shd w:val="clear" w:color="auto" w:fill="FFFFFF"/>
        </w:rPr>
        <w:t>е</w:t>
      </w:r>
      <w:r w:rsidRPr="00E06AA5">
        <w:rPr>
          <w:shd w:val="clear" w:color="auto" w:fill="FFFFFF"/>
        </w:rPr>
        <w:t>менного учителя; п</w:t>
      </w:r>
      <w:r w:rsidRPr="00E06AA5">
        <w:rPr>
          <w:szCs w:val="27"/>
          <w:shd w:val="clear" w:color="auto" w:fill="FFFFFF"/>
        </w:rPr>
        <w:t xml:space="preserve">рофессиональный стандарт педагога как </w:t>
      </w:r>
      <w:r w:rsidRPr="00E06AA5">
        <w:rPr>
          <w:shd w:val="clear" w:color="auto" w:fill="FFFFFF"/>
        </w:rPr>
        <w:t>ресурс современного образования; н</w:t>
      </w:r>
      <w:r w:rsidRPr="00E06AA5">
        <w:rPr>
          <w:szCs w:val="27"/>
          <w:shd w:val="clear" w:color="auto" w:fill="FFFFFF"/>
        </w:rPr>
        <w:t>овые формы п</w:t>
      </w:r>
      <w:r w:rsidRPr="00E06AA5">
        <w:rPr>
          <w:szCs w:val="27"/>
          <w:shd w:val="clear" w:color="auto" w:fill="FFFFFF"/>
        </w:rPr>
        <w:t>о</w:t>
      </w:r>
      <w:r w:rsidRPr="00E06AA5">
        <w:rPr>
          <w:szCs w:val="27"/>
          <w:shd w:val="clear" w:color="auto" w:fill="FFFFFF"/>
        </w:rPr>
        <w:t xml:space="preserve">вышения квалификации. </w:t>
      </w:r>
      <w:r w:rsidRPr="00E06AA5">
        <w:rPr>
          <w:shd w:val="clear" w:color="auto" w:fill="FFFFFF"/>
        </w:rPr>
        <w:t>Городские инновационные пр</w:t>
      </w:r>
      <w:r w:rsidRPr="00E06AA5">
        <w:rPr>
          <w:shd w:val="clear" w:color="auto" w:fill="FFFFFF"/>
        </w:rPr>
        <w:t>о</w:t>
      </w:r>
      <w:r w:rsidRPr="00E06AA5">
        <w:rPr>
          <w:shd w:val="clear" w:color="auto" w:fill="FFFFFF"/>
        </w:rPr>
        <w:t>екты; с</w:t>
      </w:r>
      <w:r w:rsidRPr="00E06AA5">
        <w:rPr>
          <w:szCs w:val="27"/>
          <w:shd w:val="clear" w:color="auto" w:fill="FFFFFF"/>
        </w:rPr>
        <w:t>истема социальных мер поддержки работников отрасли</w:t>
      </w:r>
      <w:r w:rsidRPr="00E06AA5">
        <w:rPr>
          <w:shd w:val="clear" w:color="auto" w:fill="FFFFFF"/>
        </w:rPr>
        <w:t>:</w:t>
      </w:r>
      <w:r w:rsidRPr="00E06AA5">
        <w:rPr>
          <w:szCs w:val="27"/>
          <w:shd w:val="clear" w:color="auto" w:fill="FFFFFF"/>
        </w:rPr>
        <w:t xml:space="preserve"> </w:t>
      </w:r>
      <w:r w:rsidRPr="00E06AA5">
        <w:rPr>
          <w:shd w:val="clear" w:color="auto" w:fill="FFFFFF"/>
        </w:rPr>
        <w:t>п</w:t>
      </w:r>
      <w:r w:rsidRPr="00E06AA5">
        <w:rPr>
          <w:szCs w:val="27"/>
          <w:shd w:val="clear" w:color="auto" w:fill="FFFFFF"/>
        </w:rPr>
        <w:t>ривлечение и закрепление молодых специал</w:t>
      </w:r>
      <w:r w:rsidRPr="00E06AA5">
        <w:rPr>
          <w:szCs w:val="27"/>
          <w:shd w:val="clear" w:color="auto" w:fill="FFFFFF"/>
        </w:rPr>
        <w:t>и</w:t>
      </w:r>
      <w:r w:rsidRPr="00E06AA5">
        <w:rPr>
          <w:szCs w:val="27"/>
          <w:shd w:val="clear" w:color="auto" w:fill="FFFFFF"/>
        </w:rPr>
        <w:t>стов.</w:t>
      </w:r>
      <w:r>
        <w:rPr>
          <w:szCs w:val="27"/>
          <w:shd w:val="clear" w:color="auto" w:fill="FFFFFF"/>
        </w:rPr>
        <w:t xml:space="preserve"> </w:t>
      </w:r>
      <w:r w:rsidRPr="00E06AA5">
        <w:rPr>
          <w:shd w:val="clear" w:color="auto" w:fill="FFFFFF"/>
        </w:rPr>
        <w:t>В рамках конференции состоялась выставка дост</w:t>
      </w:r>
      <w:r w:rsidRPr="00E06AA5">
        <w:rPr>
          <w:shd w:val="clear" w:color="auto" w:fill="FFFFFF"/>
        </w:rPr>
        <w:t>и</w:t>
      </w:r>
      <w:r w:rsidRPr="00E06AA5">
        <w:rPr>
          <w:shd w:val="clear" w:color="auto" w:fill="FFFFFF"/>
        </w:rPr>
        <w:t>жений образовательной сферы города Новосибирска, где были представлены лучшие практики реализации мун</w:t>
      </w:r>
      <w:r w:rsidRPr="00E06AA5">
        <w:rPr>
          <w:shd w:val="clear" w:color="auto" w:fill="FFFFFF"/>
        </w:rPr>
        <w:t>и</w:t>
      </w:r>
      <w:r w:rsidRPr="00E06AA5">
        <w:rPr>
          <w:shd w:val="clear" w:color="auto" w:fill="FFFFFF"/>
        </w:rPr>
        <w:t>ципальной политики в области образования.</w:t>
      </w:r>
      <w:r>
        <w:rPr>
          <w:shd w:val="clear" w:color="auto" w:fill="FFFFFF"/>
        </w:rPr>
        <w:t xml:space="preserve"> </w:t>
      </w:r>
      <w:r w:rsidRPr="00E06AA5">
        <w:rPr>
          <w:szCs w:val="18"/>
        </w:rPr>
        <w:t>Как отметил мэр член Совета АСДГ, мэр Новосибирска Анатолий Л</w:t>
      </w:r>
      <w:r w:rsidRPr="00E06AA5">
        <w:rPr>
          <w:szCs w:val="18"/>
        </w:rPr>
        <w:t>о</w:t>
      </w:r>
      <w:r w:rsidRPr="00E06AA5">
        <w:rPr>
          <w:szCs w:val="18"/>
        </w:rPr>
        <w:t>коть открывая пленарное заседание конференции, реш</w:t>
      </w:r>
      <w:r w:rsidRPr="00E06AA5">
        <w:rPr>
          <w:szCs w:val="18"/>
        </w:rPr>
        <w:t>е</w:t>
      </w:r>
      <w:r w:rsidRPr="00E06AA5">
        <w:rPr>
          <w:szCs w:val="18"/>
        </w:rPr>
        <w:t xml:space="preserve">ние вопросов образования всегда было приоритетным для городских властей: </w:t>
      </w:r>
      <w:r w:rsidR="00721648">
        <w:rPr>
          <w:szCs w:val="18"/>
        </w:rPr>
        <w:t>«</w:t>
      </w:r>
      <w:r w:rsidRPr="00E06AA5">
        <w:rPr>
          <w:szCs w:val="18"/>
        </w:rPr>
        <w:t>Сегодня в Новосибирске работают более 500 муниципальных учреждений образования, ко</w:t>
      </w:r>
      <w:r w:rsidRPr="00E06AA5">
        <w:rPr>
          <w:szCs w:val="18"/>
        </w:rPr>
        <w:t>л</w:t>
      </w:r>
      <w:r w:rsidRPr="00E06AA5">
        <w:rPr>
          <w:szCs w:val="18"/>
        </w:rPr>
        <w:t>лективы которых стараются отвечать запросам общества, интересам и требованиям жителей города. Сфера образ</w:t>
      </w:r>
      <w:r w:rsidRPr="00E06AA5">
        <w:rPr>
          <w:szCs w:val="18"/>
        </w:rPr>
        <w:t>о</w:t>
      </w:r>
      <w:r w:rsidRPr="00E06AA5">
        <w:rPr>
          <w:szCs w:val="18"/>
        </w:rPr>
        <w:t>вания является одной из ключевых для муниципалитета. Поддержка отрасли определяется, прежде всего, бюдже</w:t>
      </w:r>
      <w:r w:rsidRPr="00E06AA5">
        <w:rPr>
          <w:szCs w:val="18"/>
        </w:rPr>
        <w:t>т</w:t>
      </w:r>
      <w:r w:rsidRPr="00E06AA5">
        <w:rPr>
          <w:szCs w:val="18"/>
        </w:rPr>
        <w:t>ной политикой города. Треть средств городской казны направляется на финансирование системы образования. Сегодня, когда бюджет на следующий год формируется в непростых условиях, сфера образования по-прежнему остается в приоритете</w:t>
      </w:r>
      <w:r w:rsidR="00721648">
        <w:rPr>
          <w:szCs w:val="18"/>
        </w:rPr>
        <w:t>»</w:t>
      </w:r>
      <w:r w:rsidRPr="00E06AA5">
        <w:rPr>
          <w:szCs w:val="18"/>
        </w:rPr>
        <w:t>.</w:t>
      </w:r>
      <w:r>
        <w:rPr>
          <w:szCs w:val="18"/>
        </w:rPr>
        <w:t xml:space="preserve"> </w:t>
      </w:r>
      <w:r w:rsidRPr="00E06AA5">
        <w:rPr>
          <w:szCs w:val="18"/>
        </w:rPr>
        <w:t xml:space="preserve">Начальник Главного управления образования мэрии Новосибирска Наталья </w:t>
      </w:r>
      <w:proofErr w:type="spellStart"/>
      <w:r w:rsidRPr="00E06AA5">
        <w:rPr>
          <w:szCs w:val="18"/>
        </w:rPr>
        <w:t>Копаева</w:t>
      </w:r>
      <w:proofErr w:type="spellEnd"/>
      <w:r w:rsidRPr="00E06AA5">
        <w:rPr>
          <w:szCs w:val="18"/>
        </w:rPr>
        <w:t xml:space="preserve"> в ходе доклада, отметила, что в системе образования Новосиби</w:t>
      </w:r>
      <w:r w:rsidRPr="00E06AA5">
        <w:rPr>
          <w:szCs w:val="18"/>
        </w:rPr>
        <w:t>р</w:t>
      </w:r>
      <w:r w:rsidRPr="00E06AA5">
        <w:rPr>
          <w:szCs w:val="18"/>
        </w:rPr>
        <w:t>ска в рамках меняющегося законодательства основным приоритетом остается повышение доступности, эффе</w:t>
      </w:r>
      <w:r w:rsidRPr="00E06AA5">
        <w:rPr>
          <w:szCs w:val="18"/>
        </w:rPr>
        <w:t>к</w:t>
      </w:r>
      <w:r w:rsidRPr="00E06AA5">
        <w:rPr>
          <w:szCs w:val="18"/>
        </w:rPr>
        <w:t xml:space="preserve">тивности и качества образования: </w:t>
      </w:r>
      <w:r w:rsidR="00721648">
        <w:rPr>
          <w:szCs w:val="18"/>
        </w:rPr>
        <w:t>«</w:t>
      </w:r>
      <w:r w:rsidRPr="00E06AA5">
        <w:rPr>
          <w:szCs w:val="18"/>
        </w:rPr>
        <w:t xml:space="preserve">Важнейшим ресурсом для этого является технологический ресурс, связанный с развитием всей инфраструктуры образования. В нашем городе немало сделано в данном направлении </w:t>
      </w:r>
      <w:r w:rsidR="00F050ED">
        <w:rPr>
          <w:szCs w:val="18"/>
        </w:rPr>
        <w:t>—</w:t>
      </w:r>
      <w:r w:rsidRPr="00E06AA5">
        <w:rPr>
          <w:szCs w:val="18"/>
        </w:rPr>
        <w:t xml:space="preserve"> сегодня работают 131 школа, 17 гимназий, 18 лицеев, 17 школ с углубленным изучением отдельных предметов, 15 ко</w:t>
      </w:r>
      <w:r w:rsidRPr="00E06AA5">
        <w:rPr>
          <w:szCs w:val="18"/>
        </w:rPr>
        <w:t>р</w:t>
      </w:r>
      <w:r w:rsidRPr="00E06AA5">
        <w:rPr>
          <w:szCs w:val="18"/>
        </w:rPr>
        <w:t>рекционных и 13 вечерних школ, 249 детсадов и 46 учр</w:t>
      </w:r>
      <w:r w:rsidRPr="00E06AA5">
        <w:rPr>
          <w:szCs w:val="18"/>
        </w:rPr>
        <w:t>е</w:t>
      </w:r>
      <w:r w:rsidRPr="00E06AA5">
        <w:rPr>
          <w:szCs w:val="18"/>
        </w:rPr>
        <w:t>ждений дополнительного образования. В них обучается и воспитывается более 240 тысяч детей</w:t>
      </w:r>
      <w:r w:rsidR="00721648">
        <w:rPr>
          <w:szCs w:val="18"/>
        </w:rPr>
        <w:t>»</w:t>
      </w:r>
      <w:r w:rsidRPr="00E06AA5">
        <w:rPr>
          <w:szCs w:val="18"/>
        </w:rPr>
        <w:t xml:space="preserve">. Как заявила </w:t>
      </w:r>
      <w:proofErr w:type="spellStart"/>
      <w:r w:rsidRPr="00E06AA5">
        <w:rPr>
          <w:szCs w:val="18"/>
        </w:rPr>
        <w:t>Н.Копаева</w:t>
      </w:r>
      <w:proofErr w:type="spellEnd"/>
      <w:r w:rsidRPr="00E06AA5">
        <w:rPr>
          <w:szCs w:val="18"/>
        </w:rPr>
        <w:t>, за последние три года в Новосибирске обно</w:t>
      </w:r>
      <w:r w:rsidRPr="00E06AA5">
        <w:rPr>
          <w:szCs w:val="18"/>
        </w:rPr>
        <w:t>в</w:t>
      </w:r>
      <w:r w:rsidRPr="00E06AA5">
        <w:rPr>
          <w:szCs w:val="18"/>
        </w:rPr>
        <w:t>лена и усовершенствована материально-техническая база образовательных учреждений: реконструированы и кап</w:t>
      </w:r>
      <w:r w:rsidRPr="00E06AA5">
        <w:rPr>
          <w:szCs w:val="18"/>
        </w:rPr>
        <w:t>и</w:t>
      </w:r>
      <w:r w:rsidRPr="00E06AA5">
        <w:rPr>
          <w:szCs w:val="18"/>
        </w:rPr>
        <w:t xml:space="preserve">тально отремонтированы шесть школ, построена новая школа на </w:t>
      </w:r>
      <w:proofErr w:type="spellStart"/>
      <w:r w:rsidRPr="00E06AA5">
        <w:rPr>
          <w:szCs w:val="18"/>
        </w:rPr>
        <w:t>жилмассиве</w:t>
      </w:r>
      <w:proofErr w:type="spellEnd"/>
      <w:r w:rsidRPr="00E06AA5">
        <w:rPr>
          <w:szCs w:val="18"/>
        </w:rPr>
        <w:t xml:space="preserve"> </w:t>
      </w:r>
      <w:r w:rsidR="00721648">
        <w:rPr>
          <w:szCs w:val="18"/>
        </w:rPr>
        <w:t>«</w:t>
      </w:r>
      <w:r w:rsidRPr="00E06AA5">
        <w:rPr>
          <w:szCs w:val="18"/>
        </w:rPr>
        <w:t>Родники</w:t>
      </w:r>
      <w:r w:rsidR="00721648">
        <w:rPr>
          <w:szCs w:val="18"/>
        </w:rPr>
        <w:t>»</w:t>
      </w:r>
      <w:r w:rsidRPr="00E06AA5">
        <w:rPr>
          <w:szCs w:val="18"/>
        </w:rPr>
        <w:t xml:space="preserve">, сделаны пристройки к </w:t>
      </w:r>
      <w:r w:rsidRPr="00E06AA5">
        <w:rPr>
          <w:szCs w:val="18"/>
        </w:rPr>
        <w:lastRenderedPageBreak/>
        <w:t>трем школам. Полным ходом идет ремонт и оснащение строящихся и действующих объектов образования меб</w:t>
      </w:r>
      <w:r w:rsidRPr="00E06AA5">
        <w:rPr>
          <w:szCs w:val="18"/>
        </w:rPr>
        <w:t>е</w:t>
      </w:r>
      <w:r w:rsidRPr="00E06AA5">
        <w:rPr>
          <w:szCs w:val="18"/>
        </w:rPr>
        <w:t>лью, учебно-лабораторным оборудованием, спортивным инвентарем, компьютерной техникой и др. В рамках ре</w:t>
      </w:r>
      <w:r w:rsidRPr="00E06AA5">
        <w:rPr>
          <w:szCs w:val="18"/>
        </w:rPr>
        <w:t>а</w:t>
      </w:r>
      <w:r w:rsidRPr="00E06AA5">
        <w:rPr>
          <w:szCs w:val="18"/>
        </w:rPr>
        <w:t>лизации городской и областной программ, обеспечива</w:t>
      </w:r>
      <w:r w:rsidRPr="00E06AA5">
        <w:rPr>
          <w:szCs w:val="18"/>
        </w:rPr>
        <w:t>ю</w:t>
      </w:r>
      <w:r w:rsidRPr="00E06AA5">
        <w:rPr>
          <w:szCs w:val="18"/>
        </w:rPr>
        <w:t>щих доступность услуг дошкольного образования, за п</w:t>
      </w:r>
      <w:r w:rsidRPr="00E06AA5">
        <w:rPr>
          <w:szCs w:val="18"/>
        </w:rPr>
        <w:t>о</w:t>
      </w:r>
      <w:r w:rsidRPr="00E06AA5">
        <w:rPr>
          <w:szCs w:val="18"/>
        </w:rPr>
        <w:t>следние три года построено и реконструировано 39 де</w:t>
      </w:r>
      <w:r w:rsidRPr="00E06AA5">
        <w:rPr>
          <w:szCs w:val="18"/>
        </w:rPr>
        <w:t>т</w:t>
      </w:r>
      <w:r w:rsidRPr="00E06AA5">
        <w:rPr>
          <w:szCs w:val="18"/>
        </w:rPr>
        <w:t>ских садов на 8120 мест. Еще около трех тысяч мест для дошколят были обеспечены за счет создания гру</w:t>
      </w:r>
      <w:proofErr w:type="gramStart"/>
      <w:r w:rsidRPr="00E06AA5">
        <w:rPr>
          <w:szCs w:val="18"/>
        </w:rPr>
        <w:t>пп в шк</w:t>
      </w:r>
      <w:proofErr w:type="gramEnd"/>
      <w:r w:rsidRPr="00E06AA5">
        <w:rPr>
          <w:szCs w:val="18"/>
        </w:rPr>
        <w:t>олах, групп кратковременного пребывания др. До ко</w:t>
      </w:r>
      <w:r w:rsidRPr="00E06AA5">
        <w:rPr>
          <w:szCs w:val="18"/>
        </w:rPr>
        <w:t>н</w:t>
      </w:r>
      <w:r w:rsidRPr="00E06AA5">
        <w:rPr>
          <w:szCs w:val="18"/>
        </w:rPr>
        <w:t xml:space="preserve">ца 2014 года будут открыты еще девять детских садов на 2513 мест. По словам </w:t>
      </w:r>
      <w:proofErr w:type="spellStart"/>
      <w:r w:rsidRPr="00E06AA5">
        <w:rPr>
          <w:szCs w:val="18"/>
        </w:rPr>
        <w:t>Н.Копаевой</w:t>
      </w:r>
      <w:proofErr w:type="spellEnd"/>
      <w:r w:rsidRPr="00E06AA5">
        <w:rPr>
          <w:szCs w:val="18"/>
        </w:rPr>
        <w:t>, в последнее десятил</w:t>
      </w:r>
      <w:r w:rsidRPr="00E06AA5">
        <w:rPr>
          <w:szCs w:val="18"/>
        </w:rPr>
        <w:t>е</w:t>
      </w:r>
      <w:r w:rsidRPr="00E06AA5">
        <w:rPr>
          <w:szCs w:val="18"/>
        </w:rPr>
        <w:t>тие в системе образования страны происходят серьезные изменения и процессы модернизации. С принятием фед</w:t>
      </w:r>
      <w:r w:rsidRPr="00E06AA5">
        <w:rPr>
          <w:szCs w:val="18"/>
        </w:rPr>
        <w:t>е</w:t>
      </w:r>
      <w:r w:rsidRPr="00E06AA5">
        <w:rPr>
          <w:szCs w:val="18"/>
        </w:rPr>
        <w:t xml:space="preserve">рального закона № 273 </w:t>
      </w:r>
      <w:r w:rsidR="00721648">
        <w:rPr>
          <w:szCs w:val="18"/>
        </w:rPr>
        <w:t>«</w:t>
      </w:r>
      <w:r w:rsidRPr="00E06AA5">
        <w:rPr>
          <w:szCs w:val="18"/>
        </w:rPr>
        <w:t>Об образовании в Российской Федерации</w:t>
      </w:r>
      <w:r w:rsidR="00721648">
        <w:rPr>
          <w:szCs w:val="18"/>
        </w:rPr>
        <w:t>»</w:t>
      </w:r>
      <w:r w:rsidRPr="00E06AA5">
        <w:rPr>
          <w:szCs w:val="18"/>
        </w:rPr>
        <w:t xml:space="preserve"> отрасль должна отвечать новым требован</w:t>
      </w:r>
      <w:r w:rsidRPr="00E06AA5">
        <w:rPr>
          <w:szCs w:val="18"/>
        </w:rPr>
        <w:t>и</w:t>
      </w:r>
      <w:r w:rsidRPr="00E06AA5">
        <w:rPr>
          <w:szCs w:val="18"/>
        </w:rPr>
        <w:t>ям. В законе определены государственные основы и принципы политики в области образования, разгранич</w:t>
      </w:r>
      <w:r w:rsidRPr="00E06AA5">
        <w:rPr>
          <w:szCs w:val="18"/>
        </w:rPr>
        <w:t>и</w:t>
      </w:r>
      <w:r w:rsidRPr="00E06AA5">
        <w:rPr>
          <w:szCs w:val="18"/>
        </w:rPr>
        <w:t>ваются и регулируются компетенции разных уровней управления образования, закрепляются нормы и правила существующей образовательной системы. Новым законом заложены ориентиры дальнейшей модернизации образ</w:t>
      </w:r>
      <w:r w:rsidRPr="00E06AA5">
        <w:rPr>
          <w:szCs w:val="18"/>
        </w:rPr>
        <w:t>о</w:t>
      </w:r>
      <w:r w:rsidRPr="00E06AA5">
        <w:rPr>
          <w:szCs w:val="18"/>
        </w:rPr>
        <w:t>вания с учетом специфики обучения и воспитания в ра</w:t>
      </w:r>
      <w:r w:rsidRPr="00E06AA5">
        <w:rPr>
          <w:szCs w:val="18"/>
        </w:rPr>
        <w:t>з</w:t>
      </w:r>
      <w:r w:rsidRPr="00E06AA5">
        <w:rPr>
          <w:szCs w:val="18"/>
        </w:rPr>
        <w:t>личных типах образовательных организаций, закреплено право выбора учащимися образовательного учреждения, индивидуального образовательного маршрута. В законе признается особый статус педагогических работников, предусматриваются меры по повышению их професси</w:t>
      </w:r>
      <w:r w:rsidRPr="00E06AA5">
        <w:rPr>
          <w:szCs w:val="18"/>
        </w:rPr>
        <w:t>о</w:t>
      </w:r>
      <w:r w:rsidRPr="00E06AA5">
        <w:rPr>
          <w:szCs w:val="18"/>
        </w:rPr>
        <w:t xml:space="preserve">нального уровня, престижа педагогической профессии. </w:t>
      </w:r>
      <w:r w:rsidR="00721648">
        <w:rPr>
          <w:szCs w:val="18"/>
        </w:rPr>
        <w:t>«</w:t>
      </w:r>
      <w:r w:rsidRPr="00E06AA5">
        <w:rPr>
          <w:szCs w:val="18"/>
        </w:rPr>
        <w:t>С принятием нового федерального закона дошкольное обр</w:t>
      </w:r>
      <w:r w:rsidRPr="00E06AA5">
        <w:rPr>
          <w:szCs w:val="18"/>
        </w:rPr>
        <w:t>а</w:t>
      </w:r>
      <w:r w:rsidRPr="00E06AA5">
        <w:rPr>
          <w:szCs w:val="18"/>
        </w:rPr>
        <w:t>зование становится полноценным уровнем общего обр</w:t>
      </w:r>
      <w:r w:rsidRPr="00E06AA5">
        <w:rPr>
          <w:szCs w:val="18"/>
        </w:rPr>
        <w:t>а</w:t>
      </w:r>
      <w:r w:rsidRPr="00E06AA5">
        <w:rPr>
          <w:szCs w:val="18"/>
        </w:rPr>
        <w:t xml:space="preserve">зования, </w:t>
      </w:r>
      <w:r w:rsidR="00F050ED">
        <w:rPr>
          <w:szCs w:val="18"/>
        </w:rPr>
        <w:t>—</w:t>
      </w:r>
      <w:r w:rsidRPr="00E06AA5">
        <w:rPr>
          <w:szCs w:val="18"/>
        </w:rPr>
        <w:t xml:space="preserve"> пояснила начальник Главного управления образования мэрии Новосибирска. </w:t>
      </w:r>
      <w:r w:rsidR="00F050ED">
        <w:rPr>
          <w:szCs w:val="18"/>
        </w:rPr>
        <w:t>—</w:t>
      </w:r>
      <w:r w:rsidRPr="00E06AA5">
        <w:rPr>
          <w:szCs w:val="18"/>
        </w:rPr>
        <w:t xml:space="preserve"> Оно признано ра</w:t>
      </w:r>
      <w:r w:rsidRPr="00E06AA5">
        <w:rPr>
          <w:szCs w:val="18"/>
        </w:rPr>
        <w:t>в</w:t>
      </w:r>
      <w:r w:rsidRPr="00E06AA5">
        <w:rPr>
          <w:szCs w:val="18"/>
        </w:rPr>
        <w:t>ным начальному общему и среднему образованию. С я</w:t>
      </w:r>
      <w:r w:rsidRPr="00E06AA5">
        <w:rPr>
          <w:szCs w:val="18"/>
        </w:rPr>
        <w:t>н</w:t>
      </w:r>
      <w:r w:rsidRPr="00E06AA5">
        <w:rPr>
          <w:szCs w:val="18"/>
        </w:rPr>
        <w:t>варя 2014 года вступили в силу федеральные стандарты дошкольного образования. Их испытание продолжится в течение трех лет. За этот период руководители и педагоги дошкольных учреждений изучат стандарты, скоррект</w:t>
      </w:r>
      <w:r w:rsidRPr="00E06AA5">
        <w:rPr>
          <w:szCs w:val="18"/>
        </w:rPr>
        <w:t>и</w:t>
      </w:r>
      <w:r w:rsidRPr="00E06AA5">
        <w:rPr>
          <w:szCs w:val="18"/>
        </w:rPr>
        <w:t>руют учебные планы и программы, повысят квалифик</w:t>
      </w:r>
      <w:r w:rsidRPr="00E06AA5">
        <w:rPr>
          <w:szCs w:val="18"/>
        </w:rPr>
        <w:t>а</w:t>
      </w:r>
      <w:r w:rsidRPr="00E06AA5">
        <w:rPr>
          <w:szCs w:val="18"/>
        </w:rPr>
        <w:t xml:space="preserve">цию. В Новосибирске в качестве </w:t>
      </w:r>
      <w:proofErr w:type="spellStart"/>
      <w:r w:rsidRPr="00E06AA5">
        <w:rPr>
          <w:szCs w:val="18"/>
        </w:rPr>
        <w:t>пилотных</w:t>
      </w:r>
      <w:proofErr w:type="spellEnd"/>
      <w:r w:rsidRPr="00E06AA5">
        <w:rPr>
          <w:szCs w:val="18"/>
        </w:rPr>
        <w:t xml:space="preserve"> площадок для перехода на новые стандарты определены 39 детских с</w:t>
      </w:r>
      <w:r w:rsidRPr="00E06AA5">
        <w:rPr>
          <w:szCs w:val="18"/>
        </w:rPr>
        <w:t>а</w:t>
      </w:r>
      <w:r w:rsidRPr="00E06AA5">
        <w:rPr>
          <w:szCs w:val="18"/>
        </w:rPr>
        <w:t xml:space="preserve">дов. В новосибирских школах по новым образовательным стандартам сегодня обучаются уже более 68 тысяч детей </w:t>
      </w:r>
      <w:r w:rsidR="00F050ED">
        <w:rPr>
          <w:szCs w:val="18"/>
        </w:rPr>
        <w:t>— это ученики 1</w:t>
      </w:r>
      <w:r w:rsidR="00F050ED" w:rsidRPr="00F050ED">
        <w:rPr>
          <w:szCs w:val="18"/>
        </w:rPr>
        <w:t>-</w:t>
      </w:r>
      <w:r w:rsidRPr="00E06AA5">
        <w:rPr>
          <w:szCs w:val="18"/>
        </w:rPr>
        <w:t>4 классов. В отдельных школах, ранее бывших экспериментальными п</w:t>
      </w:r>
      <w:r w:rsidR="00F050ED">
        <w:rPr>
          <w:szCs w:val="18"/>
        </w:rPr>
        <w:t>лощадками, по-новому учатся и 5</w:t>
      </w:r>
      <w:r w:rsidR="00F050ED" w:rsidRPr="00F050ED">
        <w:rPr>
          <w:szCs w:val="18"/>
        </w:rPr>
        <w:t>-</w:t>
      </w:r>
      <w:r w:rsidRPr="00E06AA5">
        <w:rPr>
          <w:szCs w:val="18"/>
        </w:rPr>
        <w:t>7 классы. В целом переход на новые образов</w:t>
      </w:r>
      <w:r w:rsidRPr="00E06AA5">
        <w:rPr>
          <w:szCs w:val="18"/>
        </w:rPr>
        <w:t>а</w:t>
      </w:r>
      <w:r w:rsidRPr="00E06AA5">
        <w:rPr>
          <w:szCs w:val="18"/>
        </w:rPr>
        <w:t>тельные стандарты должен завершиться к 2020 году</w:t>
      </w:r>
      <w:r w:rsidR="00721648">
        <w:rPr>
          <w:szCs w:val="18"/>
        </w:rPr>
        <w:t>»</w:t>
      </w:r>
      <w:r w:rsidRPr="00E06AA5">
        <w:rPr>
          <w:szCs w:val="18"/>
        </w:rPr>
        <w:t xml:space="preserve">. С 2011 года в Новосибирске успешно реализуется проект по созданию специализированных классов </w:t>
      </w:r>
      <w:proofErr w:type="spellStart"/>
      <w:proofErr w:type="gramStart"/>
      <w:r w:rsidRPr="00E06AA5">
        <w:rPr>
          <w:szCs w:val="18"/>
        </w:rPr>
        <w:t>естественно-научного</w:t>
      </w:r>
      <w:proofErr w:type="spellEnd"/>
      <w:proofErr w:type="gramEnd"/>
      <w:r w:rsidRPr="00E06AA5">
        <w:rPr>
          <w:szCs w:val="18"/>
        </w:rPr>
        <w:t>, математического, инженерно-технического н</w:t>
      </w:r>
      <w:r w:rsidRPr="00E06AA5">
        <w:rPr>
          <w:szCs w:val="18"/>
        </w:rPr>
        <w:t>а</w:t>
      </w:r>
      <w:r w:rsidRPr="00E06AA5">
        <w:rPr>
          <w:szCs w:val="18"/>
        </w:rPr>
        <w:t>правлений. Педагоги тщательно подходят к созданию программ, сочетающих в себе учебную, воспитательную, творческую и проектную деятельность, работу по укре</w:t>
      </w:r>
      <w:r w:rsidRPr="00E06AA5">
        <w:rPr>
          <w:szCs w:val="18"/>
        </w:rPr>
        <w:t>п</w:t>
      </w:r>
      <w:r w:rsidRPr="00E06AA5">
        <w:rPr>
          <w:szCs w:val="18"/>
        </w:rPr>
        <w:t>лению здоровья школьников и развитию их индивидуал</w:t>
      </w:r>
      <w:r w:rsidRPr="00E06AA5">
        <w:rPr>
          <w:szCs w:val="18"/>
        </w:rPr>
        <w:t>ь</w:t>
      </w:r>
      <w:r w:rsidRPr="00E06AA5">
        <w:rPr>
          <w:szCs w:val="18"/>
        </w:rPr>
        <w:t xml:space="preserve">ных способностей. В свете новых стандартов и закона наряду с учебной деятельностью меняется и отношение к воспитанию. В связи с этим особое внимание уделяется гражданско-патриотическому и духовно-нравственному воспитанию. </w:t>
      </w:r>
      <w:proofErr w:type="gramStart"/>
      <w:r w:rsidRPr="00E06AA5">
        <w:rPr>
          <w:szCs w:val="18"/>
        </w:rPr>
        <w:t>Так, сегодня в школах Новосибирска созд</w:t>
      </w:r>
      <w:r w:rsidRPr="00E06AA5">
        <w:rPr>
          <w:szCs w:val="18"/>
        </w:rPr>
        <w:t>а</w:t>
      </w:r>
      <w:r w:rsidRPr="00E06AA5">
        <w:rPr>
          <w:szCs w:val="18"/>
        </w:rPr>
        <w:t>ны органы ученического самоуправления, более 200 па</w:t>
      </w:r>
      <w:r w:rsidRPr="00E06AA5">
        <w:rPr>
          <w:szCs w:val="18"/>
        </w:rPr>
        <w:t>т</w:t>
      </w:r>
      <w:r w:rsidRPr="00E06AA5">
        <w:rPr>
          <w:szCs w:val="18"/>
        </w:rPr>
        <w:t>риотических объединений школьников, 160 музеев и др.</w:t>
      </w:r>
      <w:r>
        <w:rPr>
          <w:szCs w:val="18"/>
        </w:rPr>
        <w:t xml:space="preserve"> </w:t>
      </w:r>
      <w:r w:rsidRPr="00E06AA5">
        <w:t xml:space="preserve">В докладе </w:t>
      </w:r>
      <w:r w:rsidR="00721648">
        <w:t>«</w:t>
      </w:r>
      <w:r w:rsidRPr="00E06AA5">
        <w:t>Закон об образовании: приоритетные напра</w:t>
      </w:r>
      <w:r w:rsidRPr="00E06AA5">
        <w:t>в</w:t>
      </w:r>
      <w:r w:rsidRPr="00E06AA5">
        <w:t>ления государственной политики в области общего обр</w:t>
      </w:r>
      <w:r w:rsidRPr="00E06AA5">
        <w:t>а</w:t>
      </w:r>
      <w:r w:rsidRPr="00E06AA5">
        <w:t>зования</w:t>
      </w:r>
      <w:r w:rsidR="00721648">
        <w:t>»</w:t>
      </w:r>
      <w:r w:rsidRPr="00E06AA5">
        <w:t xml:space="preserve">, депутат Государственной Думы Федерального Собрания Российской Федерации </w:t>
      </w:r>
      <w:r w:rsidRPr="00E06AA5">
        <w:rPr>
          <w:rStyle w:val="af3"/>
          <w:b w:val="0"/>
          <w:bCs w:val="0"/>
        </w:rPr>
        <w:t>6-го созыва по Новос</w:t>
      </w:r>
      <w:r w:rsidRPr="00E06AA5">
        <w:rPr>
          <w:rStyle w:val="af3"/>
          <w:b w:val="0"/>
          <w:bCs w:val="0"/>
        </w:rPr>
        <w:t>и</w:t>
      </w:r>
      <w:r w:rsidRPr="00E06AA5">
        <w:rPr>
          <w:rStyle w:val="af3"/>
          <w:b w:val="0"/>
          <w:bCs w:val="0"/>
        </w:rPr>
        <w:lastRenderedPageBreak/>
        <w:t>бирской области, заместитель председателя комитета по образованию</w:t>
      </w:r>
      <w:r w:rsidRPr="00E06AA5">
        <w:t xml:space="preserve"> Ирина Мануйлова рассказала о полномоч</w:t>
      </w:r>
      <w:r w:rsidRPr="00E06AA5">
        <w:t>и</w:t>
      </w:r>
      <w:r w:rsidRPr="00E06AA5">
        <w:t>ях органов местного самоуправления в контексте Фед</w:t>
      </w:r>
      <w:r w:rsidRPr="00E06AA5">
        <w:t>е</w:t>
      </w:r>
      <w:r w:rsidRPr="00E06AA5">
        <w:t>рального закона</w:t>
      </w:r>
      <w:proofErr w:type="gramEnd"/>
      <w:r w:rsidRPr="00E06AA5">
        <w:t xml:space="preserve"> </w:t>
      </w:r>
      <w:r w:rsidR="00721648">
        <w:t>«</w:t>
      </w:r>
      <w:r w:rsidRPr="00E06AA5">
        <w:t>Об образовании в Российской Федер</w:t>
      </w:r>
      <w:r w:rsidRPr="00E06AA5">
        <w:t>а</w:t>
      </w:r>
      <w:r w:rsidRPr="00E06AA5">
        <w:t>ции</w:t>
      </w:r>
      <w:r w:rsidR="00721648">
        <w:t>»</w:t>
      </w:r>
      <w:r w:rsidRPr="00E06AA5">
        <w:t>. По словам парламентария сегодня системы образ</w:t>
      </w:r>
      <w:r w:rsidRPr="00E06AA5">
        <w:t>о</w:t>
      </w:r>
      <w:r w:rsidRPr="00E06AA5">
        <w:t>вания различных регионов существенно отличаются, в некоторых регионах (в числе которых и Новосибирская область), поэтому сегодня важно отладить механизмы тиражирования наиболее передовых и эффективных пра</w:t>
      </w:r>
      <w:r w:rsidRPr="00E06AA5">
        <w:t>к</w:t>
      </w:r>
      <w:r w:rsidRPr="00E06AA5">
        <w:t xml:space="preserve">тик в сфере образования, особенно на местном уровне. </w:t>
      </w:r>
    </w:p>
    <w:p w:rsidR="00E06AA5" w:rsidRDefault="00E06AA5" w:rsidP="00E06AA5">
      <w:pPr>
        <w:pStyle w:val="ab"/>
      </w:pPr>
      <w:r w:rsidRPr="00E06AA5">
        <w:rPr>
          <w:szCs w:val="14"/>
        </w:rPr>
        <w:t>Анализ тенденций современного образования представ</w:t>
      </w:r>
      <w:r w:rsidRPr="00E06AA5">
        <w:rPr>
          <w:szCs w:val="14"/>
        </w:rPr>
        <w:t>и</w:t>
      </w:r>
      <w:r w:rsidRPr="00E06AA5">
        <w:rPr>
          <w:szCs w:val="14"/>
        </w:rPr>
        <w:t>ла в своем выступлении</w:t>
      </w:r>
      <w:r w:rsidRPr="00E06AA5">
        <w:rPr>
          <w:rStyle w:val="apple-converted-space"/>
        </w:rPr>
        <w:t xml:space="preserve"> </w:t>
      </w:r>
      <w:r w:rsidRPr="00E06AA5">
        <w:rPr>
          <w:rStyle w:val="af3"/>
          <w:b w:val="0"/>
          <w:bCs w:val="0"/>
          <w:szCs w:val="14"/>
        </w:rPr>
        <w:t>Анна Молокова</w:t>
      </w:r>
      <w:r w:rsidRPr="00E06AA5">
        <w:rPr>
          <w:szCs w:val="14"/>
        </w:rPr>
        <w:t>, заведующая к</w:t>
      </w:r>
      <w:r w:rsidRPr="00E06AA5">
        <w:rPr>
          <w:szCs w:val="14"/>
        </w:rPr>
        <w:t>а</w:t>
      </w:r>
      <w:r w:rsidRPr="00E06AA5">
        <w:rPr>
          <w:szCs w:val="14"/>
        </w:rPr>
        <w:t xml:space="preserve">федрой начального образования </w:t>
      </w:r>
      <w:proofErr w:type="spellStart"/>
      <w:r w:rsidRPr="00E06AA5">
        <w:rPr>
          <w:szCs w:val="14"/>
        </w:rPr>
        <w:t>НИПКиПРО</w:t>
      </w:r>
      <w:proofErr w:type="spellEnd"/>
      <w:r w:rsidRPr="00E06AA5">
        <w:rPr>
          <w:szCs w:val="14"/>
        </w:rPr>
        <w:t>, доктор п</w:t>
      </w:r>
      <w:r w:rsidRPr="00E06AA5">
        <w:rPr>
          <w:szCs w:val="14"/>
        </w:rPr>
        <w:t>е</w:t>
      </w:r>
      <w:r w:rsidRPr="00E06AA5">
        <w:rPr>
          <w:szCs w:val="14"/>
        </w:rPr>
        <w:t>дагогических наук, доцент. Говоря о российском образ</w:t>
      </w:r>
      <w:r w:rsidRPr="00E06AA5">
        <w:rPr>
          <w:szCs w:val="14"/>
        </w:rPr>
        <w:t>о</w:t>
      </w:r>
      <w:r w:rsidRPr="00E06AA5">
        <w:rPr>
          <w:szCs w:val="14"/>
        </w:rPr>
        <w:t>вании, А.Молокова отметила, что сегодня следует стим</w:t>
      </w:r>
      <w:r w:rsidRPr="00E06AA5">
        <w:rPr>
          <w:szCs w:val="14"/>
        </w:rPr>
        <w:t>у</w:t>
      </w:r>
      <w:r w:rsidRPr="00E06AA5">
        <w:rPr>
          <w:szCs w:val="14"/>
        </w:rPr>
        <w:t xml:space="preserve">лировать активность педагогической общественности, бизнеса, науки к ответственному обсуждению проблем, а самое главное, к высказыванию различных предложений по улучшению качества образовательных систем </w:t>
      </w:r>
      <w:r w:rsidR="00F050ED">
        <w:rPr>
          <w:szCs w:val="14"/>
        </w:rPr>
        <w:t>—</w:t>
      </w:r>
      <w:r w:rsidRPr="00E06AA5">
        <w:rPr>
          <w:szCs w:val="14"/>
        </w:rPr>
        <w:t xml:space="preserve"> с ц</w:t>
      </w:r>
      <w:r w:rsidRPr="00E06AA5">
        <w:rPr>
          <w:szCs w:val="14"/>
        </w:rPr>
        <w:t>е</w:t>
      </w:r>
      <w:r w:rsidRPr="00E06AA5">
        <w:rPr>
          <w:szCs w:val="14"/>
        </w:rPr>
        <w:t xml:space="preserve">лью успешной реализации тенденции демократизации образования. Еще одна важная тенденция </w:t>
      </w:r>
      <w:r w:rsidR="00F050ED">
        <w:rPr>
          <w:szCs w:val="14"/>
        </w:rPr>
        <w:t>—</w:t>
      </w:r>
      <w:r w:rsidRPr="00E06AA5">
        <w:rPr>
          <w:szCs w:val="14"/>
        </w:rPr>
        <w:t xml:space="preserve"> реализация преемственности в системе общего образования </w:t>
      </w:r>
      <w:r w:rsidR="00F050ED">
        <w:rPr>
          <w:szCs w:val="14"/>
        </w:rPr>
        <w:t>—</w:t>
      </w:r>
      <w:r w:rsidRPr="00E06AA5">
        <w:rPr>
          <w:szCs w:val="14"/>
        </w:rPr>
        <w:t xml:space="preserve"> здесь необходимо консолидировать усилия всех педагогических коллективов по решению вопросов проектирования обр</w:t>
      </w:r>
      <w:r w:rsidRPr="00E06AA5">
        <w:rPr>
          <w:szCs w:val="14"/>
        </w:rPr>
        <w:t>а</w:t>
      </w:r>
      <w:r w:rsidRPr="00E06AA5">
        <w:rPr>
          <w:szCs w:val="14"/>
        </w:rPr>
        <w:t>зовательного процесса на разных уровнях, развитию ед</w:t>
      </w:r>
      <w:r w:rsidRPr="00E06AA5">
        <w:rPr>
          <w:szCs w:val="14"/>
        </w:rPr>
        <w:t>и</w:t>
      </w:r>
      <w:r w:rsidRPr="00E06AA5">
        <w:rPr>
          <w:szCs w:val="14"/>
        </w:rPr>
        <w:t>ной для всех уровней информационно-образовательной среды, преемственному применению современных обр</w:t>
      </w:r>
      <w:r w:rsidRPr="00E06AA5">
        <w:rPr>
          <w:szCs w:val="14"/>
        </w:rPr>
        <w:t>а</w:t>
      </w:r>
      <w:r w:rsidRPr="00E06AA5">
        <w:rPr>
          <w:szCs w:val="14"/>
        </w:rPr>
        <w:t xml:space="preserve">зовательных технологий, реализации </w:t>
      </w:r>
      <w:proofErr w:type="spellStart"/>
      <w:r w:rsidRPr="00E06AA5">
        <w:rPr>
          <w:szCs w:val="14"/>
        </w:rPr>
        <w:t>системно-деятельностного</w:t>
      </w:r>
      <w:proofErr w:type="spellEnd"/>
      <w:r w:rsidRPr="00E06AA5">
        <w:rPr>
          <w:szCs w:val="14"/>
        </w:rPr>
        <w:t xml:space="preserve"> подхода. </w:t>
      </w:r>
      <w:r w:rsidR="00721648">
        <w:rPr>
          <w:szCs w:val="14"/>
        </w:rPr>
        <w:t>«</w:t>
      </w:r>
      <w:r w:rsidRPr="00E06AA5">
        <w:rPr>
          <w:szCs w:val="14"/>
        </w:rPr>
        <w:t>Это также тенденция, связа</w:t>
      </w:r>
      <w:r w:rsidRPr="00E06AA5">
        <w:rPr>
          <w:szCs w:val="14"/>
        </w:rPr>
        <w:t>н</w:t>
      </w:r>
      <w:r w:rsidRPr="00E06AA5">
        <w:rPr>
          <w:szCs w:val="14"/>
        </w:rPr>
        <w:t xml:space="preserve">ная с реализацией инклюзивного образования и развития одаренности школьника. </w:t>
      </w:r>
      <w:r w:rsidR="00F050ED">
        <w:rPr>
          <w:szCs w:val="14"/>
        </w:rPr>
        <w:t>—</w:t>
      </w:r>
      <w:r w:rsidRPr="00E06AA5">
        <w:rPr>
          <w:szCs w:val="14"/>
        </w:rPr>
        <w:t xml:space="preserve"> Необходимо системное фо</w:t>
      </w:r>
      <w:r w:rsidRPr="00E06AA5">
        <w:rPr>
          <w:szCs w:val="14"/>
        </w:rPr>
        <w:t>р</w:t>
      </w:r>
      <w:r w:rsidRPr="00E06AA5">
        <w:rPr>
          <w:szCs w:val="14"/>
        </w:rPr>
        <w:t>мирование общественной толерантности и опора на обр</w:t>
      </w:r>
      <w:r w:rsidRPr="00E06AA5">
        <w:rPr>
          <w:szCs w:val="14"/>
        </w:rPr>
        <w:t>а</w:t>
      </w:r>
      <w:r w:rsidRPr="00E06AA5">
        <w:rPr>
          <w:szCs w:val="14"/>
        </w:rPr>
        <w:t>зовательные организации специалистов в области корре</w:t>
      </w:r>
      <w:r w:rsidRPr="00E06AA5">
        <w:rPr>
          <w:szCs w:val="14"/>
        </w:rPr>
        <w:t>к</w:t>
      </w:r>
      <w:r w:rsidRPr="00E06AA5">
        <w:rPr>
          <w:szCs w:val="14"/>
        </w:rPr>
        <w:t>ционного и специализированного образования. Здесь же поэтапное повышение квалификации педагогических р</w:t>
      </w:r>
      <w:r w:rsidRPr="00E06AA5">
        <w:rPr>
          <w:szCs w:val="14"/>
        </w:rPr>
        <w:t>а</w:t>
      </w:r>
      <w:r w:rsidRPr="00E06AA5">
        <w:rPr>
          <w:szCs w:val="14"/>
        </w:rPr>
        <w:t xml:space="preserve">ботников </w:t>
      </w:r>
      <w:r w:rsidR="00F050ED">
        <w:rPr>
          <w:szCs w:val="14"/>
        </w:rPr>
        <w:t>—</w:t>
      </w:r>
      <w:r w:rsidRPr="00E06AA5">
        <w:rPr>
          <w:szCs w:val="14"/>
        </w:rPr>
        <w:t xml:space="preserve"> оно также должно быть продуманно, норм</w:t>
      </w:r>
      <w:r w:rsidRPr="00E06AA5">
        <w:rPr>
          <w:szCs w:val="14"/>
        </w:rPr>
        <w:t>а</w:t>
      </w:r>
      <w:r w:rsidRPr="00E06AA5">
        <w:rPr>
          <w:szCs w:val="14"/>
        </w:rPr>
        <w:t>тивно и финансово обеспечено, необходимо усилить вн</w:t>
      </w:r>
      <w:r w:rsidRPr="00E06AA5">
        <w:rPr>
          <w:szCs w:val="14"/>
        </w:rPr>
        <w:t>и</w:t>
      </w:r>
      <w:r w:rsidRPr="00E06AA5">
        <w:rPr>
          <w:szCs w:val="14"/>
        </w:rPr>
        <w:t>мание не только к процессу, но и к результатам профе</w:t>
      </w:r>
      <w:r w:rsidRPr="00E06AA5">
        <w:rPr>
          <w:szCs w:val="14"/>
        </w:rPr>
        <w:t>с</w:t>
      </w:r>
      <w:r w:rsidRPr="00E06AA5">
        <w:rPr>
          <w:szCs w:val="14"/>
        </w:rPr>
        <w:t>сионального развития педагогов</w:t>
      </w:r>
      <w:r w:rsidR="00721648">
        <w:rPr>
          <w:szCs w:val="14"/>
        </w:rPr>
        <w:t>»</w:t>
      </w:r>
      <w:r w:rsidRPr="00E06AA5">
        <w:rPr>
          <w:szCs w:val="14"/>
        </w:rPr>
        <w:t xml:space="preserve">, </w:t>
      </w:r>
      <w:r w:rsidR="00F050ED">
        <w:rPr>
          <w:szCs w:val="14"/>
        </w:rPr>
        <w:t>—</w:t>
      </w:r>
      <w:r w:rsidRPr="00E06AA5">
        <w:rPr>
          <w:szCs w:val="14"/>
        </w:rPr>
        <w:t xml:space="preserve"> отметила А.Молокова. А.Молокова выступила с предложением создать в рамках секции АСДГ </w:t>
      </w:r>
      <w:r w:rsidR="00721648">
        <w:rPr>
          <w:szCs w:val="14"/>
        </w:rPr>
        <w:t>«</w:t>
      </w:r>
      <w:r w:rsidRPr="00E06AA5">
        <w:rPr>
          <w:szCs w:val="14"/>
        </w:rPr>
        <w:t>Муниципальное образ</w:t>
      </w:r>
      <w:r w:rsidRPr="00E06AA5">
        <w:rPr>
          <w:szCs w:val="14"/>
        </w:rPr>
        <w:t>о</w:t>
      </w:r>
      <w:r w:rsidRPr="00E06AA5">
        <w:rPr>
          <w:szCs w:val="14"/>
        </w:rPr>
        <w:t>вание</w:t>
      </w:r>
      <w:r w:rsidR="00721648">
        <w:rPr>
          <w:szCs w:val="14"/>
        </w:rPr>
        <w:t>»</w:t>
      </w:r>
      <w:r w:rsidRPr="00E06AA5">
        <w:rPr>
          <w:szCs w:val="14"/>
        </w:rPr>
        <w:t xml:space="preserve"> систему поддержки инновационных проектов, реализуемых муниципальными системами образования, обсудить возможность совместного финансирования чл</w:t>
      </w:r>
      <w:r w:rsidRPr="00E06AA5">
        <w:rPr>
          <w:szCs w:val="14"/>
        </w:rPr>
        <w:t>е</w:t>
      </w:r>
      <w:r w:rsidRPr="00E06AA5">
        <w:rPr>
          <w:szCs w:val="14"/>
        </w:rPr>
        <w:t>нами ассоциации инновационных разработок в педагог</w:t>
      </w:r>
      <w:r w:rsidRPr="00E06AA5">
        <w:rPr>
          <w:szCs w:val="14"/>
        </w:rPr>
        <w:t>и</w:t>
      </w:r>
      <w:r w:rsidRPr="00E06AA5">
        <w:rPr>
          <w:szCs w:val="14"/>
        </w:rPr>
        <w:t>ческой сфере, ведь такой подход позволил бы консолид</w:t>
      </w:r>
      <w:r w:rsidRPr="00E06AA5">
        <w:rPr>
          <w:szCs w:val="14"/>
        </w:rPr>
        <w:t>и</w:t>
      </w:r>
      <w:r w:rsidRPr="00E06AA5">
        <w:rPr>
          <w:szCs w:val="14"/>
        </w:rPr>
        <w:t xml:space="preserve">ровать усилия, оптимизировать затраты муниципалитетов на построение эффективной модели </w:t>
      </w:r>
      <w:r w:rsidR="00721648">
        <w:rPr>
          <w:szCs w:val="14"/>
        </w:rPr>
        <w:t>«</w:t>
      </w:r>
      <w:r w:rsidRPr="00E06AA5">
        <w:rPr>
          <w:szCs w:val="14"/>
        </w:rPr>
        <w:t>новой школы</w:t>
      </w:r>
      <w:r w:rsidR="00721648">
        <w:rPr>
          <w:szCs w:val="14"/>
        </w:rPr>
        <w:t>»</w:t>
      </w:r>
      <w:r w:rsidRPr="00E06AA5">
        <w:rPr>
          <w:szCs w:val="14"/>
        </w:rPr>
        <w:t>.</w:t>
      </w:r>
      <w:r>
        <w:rPr>
          <w:szCs w:val="14"/>
        </w:rPr>
        <w:t xml:space="preserve"> </w:t>
      </w:r>
      <w:r w:rsidRPr="00E06AA5">
        <w:rPr>
          <w:szCs w:val="14"/>
        </w:rPr>
        <w:t xml:space="preserve">О приоритетных направлениях государственной политики в муниципальной системе дошкольного образования города Хабаровска в контексте Федерального закона </w:t>
      </w:r>
      <w:r w:rsidR="00721648">
        <w:rPr>
          <w:szCs w:val="14"/>
        </w:rPr>
        <w:t>«</w:t>
      </w:r>
      <w:r w:rsidRPr="00E06AA5">
        <w:rPr>
          <w:szCs w:val="14"/>
        </w:rPr>
        <w:t>Об образ</w:t>
      </w:r>
      <w:r w:rsidRPr="00E06AA5">
        <w:rPr>
          <w:szCs w:val="14"/>
        </w:rPr>
        <w:t>о</w:t>
      </w:r>
      <w:r w:rsidRPr="00E06AA5">
        <w:rPr>
          <w:szCs w:val="14"/>
        </w:rPr>
        <w:t>вании в Российской Федерации</w:t>
      </w:r>
      <w:r w:rsidR="00721648">
        <w:rPr>
          <w:szCs w:val="14"/>
        </w:rPr>
        <w:t>»</w:t>
      </w:r>
      <w:r w:rsidRPr="00E06AA5">
        <w:rPr>
          <w:szCs w:val="14"/>
        </w:rPr>
        <w:t xml:space="preserve"> рассказала</w:t>
      </w:r>
      <w:r w:rsidRPr="00E06AA5">
        <w:rPr>
          <w:rStyle w:val="apple-converted-space"/>
          <w:szCs w:val="14"/>
        </w:rPr>
        <w:t xml:space="preserve"> </w:t>
      </w:r>
      <w:r w:rsidRPr="00E06AA5">
        <w:rPr>
          <w:rStyle w:val="af3"/>
          <w:b w:val="0"/>
          <w:bCs w:val="0"/>
          <w:szCs w:val="14"/>
        </w:rPr>
        <w:t xml:space="preserve">Ольга </w:t>
      </w:r>
      <w:proofErr w:type="spellStart"/>
      <w:r w:rsidRPr="00E06AA5">
        <w:rPr>
          <w:rStyle w:val="af3"/>
          <w:b w:val="0"/>
          <w:bCs w:val="0"/>
          <w:szCs w:val="14"/>
        </w:rPr>
        <w:t>Тен</w:t>
      </w:r>
      <w:proofErr w:type="spellEnd"/>
      <w:r w:rsidRPr="00E06AA5">
        <w:rPr>
          <w:szCs w:val="14"/>
        </w:rPr>
        <w:t xml:space="preserve">, начальник управления образования города Хабаровска. Как отметила </w:t>
      </w:r>
      <w:proofErr w:type="spellStart"/>
      <w:r w:rsidRPr="00E06AA5">
        <w:rPr>
          <w:szCs w:val="14"/>
        </w:rPr>
        <w:t>О.Тен</w:t>
      </w:r>
      <w:proofErr w:type="spellEnd"/>
      <w:r w:rsidRPr="00E06AA5">
        <w:rPr>
          <w:szCs w:val="14"/>
        </w:rPr>
        <w:t>, консолидированный годовой бю</w:t>
      </w:r>
      <w:r w:rsidRPr="00E06AA5">
        <w:rPr>
          <w:szCs w:val="14"/>
        </w:rPr>
        <w:t>д</w:t>
      </w:r>
      <w:r w:rsidRPr="00E06AA5">
        <w:rPr>
          <w:szCs w:val="14"/>
        </w:rPr>
        <w:t xml:space="preserve">жет отрасли </w:t>
      </w:r>
      <w:r w:rsidR="00721648">
        <w:rPr>
          <w:szCs w:val="14"/>
        </w:rPr>
        <w:t>«</w:t>
      </w:r>
      <w:r w:rsidRPr="00E06AA5">
        <w:rPr>
          <w:szCs w:val="14"/>
        </w:rPr>
        <w:t>Образование</w:t>
      </w:r>
      <w:r w:rsidR="00721648">
        <w:rPr>
          <w:szCs w:val="14"/>
        </w:rPr>
        <w:t>»</w:t>
      </w:r>
      <w:r w:rsidRPr="00E06AA5">
        <w:rPr>
          <w:szCs w:val="14"/>
        </w:rPr>
        <w:t xml:space="preserve"> Хабаровска в 2014 году с</w:t>
      </w:r>
      <w:r w:rsidRPr="00E06AA5">
        <w:rPr>
          <w:szCs w:val="14"/>
        </w:rPr>
        <w:t>о</w:t>
      </w:r>
      <w:r w:rsidRPr="00E06AA5">
        <w:rPr>
          <w:szCs w:val="14"/>
        </w:rPr>
        <w:t xml:space="preserve">ставил </w:t>
      </w:r>
      <w:r w:rsidR="00F050ED">
        <w:rPr>
          <w:szCs w:val="14"/>
        </w:rPr>
        <w:t>—</w:t>
      </w:r>
      <w:r w:rsidRPr="00E06AA5">
        <w:rPr>
          <w:szCs w:val="14"/>
        </w:rPr>
        <w:t xml:space="preserve"> 6 </w:t>
      </w:r>
      <w:proofErr w:type="spellStart"/>
      <w:proofErr w:type="gramStart"/>
      <w:r w:rsidRPr="00E06AA5">
        <w:rPr>
          <w:szCs w:val="14"/>
        </w:rPr>
        <w:t>млрд</w:t>
      </w:r>
      <w:proofErr w:type="spellEnd"/>
      <w:proofErr w:type="gramEnd"/>
      <w:r w:rsidRPr="00E06AA5">
        <w:rPr>
          <w:szCs w:val="14"/>
        </w:rPr>
        <w:t xml:space="preserve"> </w:t>
      </w:r>
      <w:r w:rsidR="00721648">
        <w:rPr>
          <w:szCs w:val="14"/>
        </w:rPr>
        <w:t>руб.</w:t>
      </w:r>
      <w:r w:rsidRPr="00E06AA5">
        <w:rPr>
          <w:szCs w:val="14"/>
        </w:rPr>
        <w:t>, 38% от всего городского бюджета. Сегодня в Хабаровске работает 84 детских сада. За п</w:t>
      </w:r>
      <w:r w:rsidRPr="00E06AA5">
        <w:rPr>
          <w:szCs w:val="14"/>
        </w:rPr>
        <w:t>о</w:t>
      </w:r>
      <w:r w:rsidRPr="00E06AA5">
        <w:rPr>
          <w:szCs w:val="14"/>
        </w:rPr>
        <w:t xml:space="preserve">следние пять </w:t>
      </w:r>
      <w:proofErr w:type="gramStart"/>
      <w:r w:rsidRPr="00E06AA5">
        <w:rPr>
          <w:szCs w:val="14"/>
        </w:rPr>
        <w:t>лет</w:t>
      </w:r>
      <w:proofErr w:type="gramEnd"/>
      <w:r w:rsidRPr="00E06AA5">
        <w:rPr>
          <w:szCs w:val="14"/>
        </w:rPr>
        <w:t xml:space="preserve"> система дошкольного образования ув</w:t>
      </w:r>
      <w:r w:rsidRPr="00E06AA5">
        <w:rPr>
          <w:szCs w:val="14"/>
        </w:rPr>
        <w:t>е</w:t>
      </w:r>
      <w:r w:rsidRPr="00E06AA5">
        <w:rPr>
          <w:szCs w:val="14"/>
        </w:rPr>
        <w:t xml:space="preserve">личена на 28 учреждений. В детских садах для детей с особыми образовательными возможностями создана </w:t>
      </w:r>
      <w:proofErr w:type="spellStart"/>
      <w:r w:rsidRPr="00E06AA5">
        <w:rPr>
          <w:szCs w:val="14"/>
        </w:rPr>
        <w:t>бе</w:t>
      </w:r>
      <w:r w:rsidRPr="00E06AA5">
        <w:rPr>
          <w:szCs w:val="14"/>
        </w:rPr>
        <w:t>з</w:t>
      </w:r>
      <w:r w:rsidRPr="00E06AA5">
        <w:rPr>
          <w:szCs w:val="14"/>
        </w:rPr>
        <w:t>барьерная</w:t>
      </w:r>
      <w:proofErr w:type="spellEnd"/>
      <w:r w:rsidRPr="00E06AA5">
        <w:rPr>
          <w:szCs w:val="14"/>
        </w:rPr>
        <w:t xml:space="preserve"> среда (пандусы, автобусы для перевозки детей, дистанционное обучение), реализуются специальные пр</w:t>
      </w:r>
      <w:r w:rsidRPr="00E06AA5">
        <w:rPr>
          <w:szCs w:val="14"/>
        </w:rPr>
        <w:t>о</w:t>
      </w:r>
      <w:r w:rsidRPr="00E06AA5">
        <w:rPr>
          <w:szCs w:val="14"/>
        </w:rPr>
        <w:t>граммы. Детские сады города оснащены новым технол</w:t>
      </w:r>
      <w:r w:rsidRPr="00E06AA5">
        <w:rPr>
          <w:szCs w:val="14"/>
        </w:rPr>
        <w:t>о</w:t>
      </w:r>
      <w:r w:rsidRPr="00E06AA5">
        <w:rPr>
          <w:szCs w:val="14"/>
        </w:rPr>
        <w:t>гическим, медицинским, спортивным, игровым оборуд</w:t>
      </w:r>
      <w:r w:rsidRPr="00E06AA5">
        <w:rPr>
          <w:szCs w:val="14"/>
        </w:rPr>
        <w:t>о</w:t>
      </w:r>
      <w:r w:rsidRPr="00E06AA5">
        <w:rPr>
          <w:szCs w:val="14"/>
        </w:rPr>
        <w:t xml:space="preserve">ванием, мебелью, подключены к сети Интернет, имеют </w:t>
      </w:r>
      <w:r w:rsidRPr="00E06AA5">
        <w:rPr>
          <w:szCs w:val="14"/>
        </w:rPr>
        <w:lastRenderedPageBreak/>
        <w:t>современное компьютерное, презентационное оборудов</w:t>
      </w:r>
      <w:r w:rsidRPr="00E06AA5">
        <w:rPr>
          <w:szCs w:val="14"/>
        </w:rPr>
        <w:t>а</w:t>
      </w:r>
      <w:r w:rsidRPr="00E06AA5">
        <w:rPr>
          <w:szCs w:val="14"/>
        </w:rPr>
        <w:t xml:space="preserve">ние, собственные сайты. Как заявила </w:t>
      </w:r>
      <w:proofErr w:type="spellStart"/>
      <w:r w:rsidRPr="00E06AA5">
        <w:rPr>
          <w:szCs w:val="14"/>
        </w:rPr>
        <w:t>О.Тен</w:t>
      </w:r>
      <w:proofErr w:type="spellEnd"/>
      <w:r w:rsidRPr="00E06AA5">
        <w:rPr>
          <w:szCs w:val="14"/>
        </w:rPr>
        <w:t>, в городе осуществляется социальная поддержка педагогических кадров. Педагогам муниципальной системы образования мэром города выделено 159 служебных квартир. Все уч</w:t>
      </w:r>
      <w:r w:rsidRPr="00E06AA5">
        <w:rPr>
          <w:szCs w:val="14"/>
        </w:rPr>
        <w:t>и</w:t>
      </w:r>
      <w:r w:rsidRPr="00E06AA5">
        <w:rPr>
          <w:szCs w:val="14"/>
        </w:rPr>
        <w:t>теля обеспечены планшетными компьютерами. Ежегодно из средств муниципалитета на развитие творческого и профессионального потенциала педагога выделяется ок</w:t>
      </w:r>
      <w:r w:rsidRPr="00E06AA5">
        <w:rPr>
          <w:szCs w:val="14"/>
        </w:rPr>
        <w:t>о</w:t>
      </w:r>
      <w:r w:rsidRPr="00E06AA5">
        <w:rPr>
          <w:szCs w:val="14"/>
        </w:rPr>
        <w:t xml:space="preserve">ло 10 </w:t>
      </w:r>
      <w:proofErr w:type="spellStart"/>
      <w:proofErr w:type="gramStart"/>
      <w:r w:rsidRPr="00E06AA5">
        <w:rPr>
          <w:szCs w:val="14"/>
        </w:rPr>
        <w:t>млн</w:t>
      </w:r>
      <w:proofErr w:type="spellEnd"/>
      <w:proofErr w:type="gramEnd"/>
      <w:r w:rsidRPr="00E06AA5">
        <w:rPr>
          <w:szCs w:val="14"/>
        </w:rPr>
        <w:t xml:space="preserve"> руб. В 2014 году среднемесячная заработная плата педагогических работников муниципальных де</w:t>
      </w:r>
      <w:r w:rsidRPr="00E06AA5">
        <w:rPr>
          <w:szCs w:val="14"/>
        </w:rPr>
        <w:t>т</w:t>
      </w:r>
      <w:r w:rsidRPr="00E06AA5">
        <w:rPr>
          <w:szCs w:val="14"/>
        </w:rPr>
        <w:t>ских садов достигла 31200 руб.</w:t>
      </w:r>
      <w:r>
        <w:rPr>
          <w:szCs w:val="14"/>
        </w:rPr>
        <w:t xml:space="preserve"> </w:t>
      </w:r>
      <w:r w:rsidRPr="00E06AA5">
        <w:t>Заведующая отделом зд</w:t>
      </w:r>
      <w:r w:rsidRPr="00E06AA5">
        <w:t>о</w:t>
      </w:r>
      <w:r w:rsidRPr="00E06AA5">
        <w:t>ровья и развития детей Городского центра развития обр</w:t>
      </w:r>
      <w:r w:rsidRPr="00E06AA5">
        <w:t>а</w:t>
      </w:r>
      <w:r w:rsidRPr="00E06AA5">
        <w:t xml:space="preserve">зования и здоровья </w:t>
      </w:r>
      <w:r w:rsidR="00721648">
        <w:t>«</w:t>
      </w:r>
      <w:r w:rsidRPr="00E06AA5">
        <w:t>Магистр</w:t>
      </w:r>
      <w:r w:rsidR="00721648">
        <w:t>»</w:t>
      </w:r>
      <w:r w:rsidRPr="00E06AA5">
        <w:t xml:space="preserve">, доцент Новосибирского государственного педагогического университета Татьяна </w:t>
      </w:r>
      <w:proofErr w:type="spellStart"/>
      <w:r w:rsidRPr="00E06AA5">
        <w:t>Яковенко</w:t>
      </w:r>
      <w:proofErr w:type="spellEnd"/>
      <w:r w:rsidRPr="00E06AA5">
        <w:t xml:space="preserve"> в докладе </w:t>
      </w:r>
      <w:r w:rsidR="00721648">
        <w:t>«</w:t>
      </w:r>
      <w:r w:rsidRPr="00E06AA5">
        <w:t>Современные аспекты развития си</w:t>
      </w:r>
      <w:r w:rsidRPr="00E06AA5">
        <w:t>с</w:t>
      </w:r>
      <w:r w:rsidRPr="00E06AA5">
        <w:t>темы дошкольного образования</w:t>
      </w:r>
      <w:r w:rsidR="00721648">
        <w:t>»</w:t>
      </w:r>
      <w:r w:rsidRPr="00E06AA5">
        <w:t xml:space="preserve">, рассказала о </w:t>
      </w:r>
      <w:proofErr w:type="gramStart"/>
      <w:r w:rsidRPr="00E06AA5">
        <w:t>проблемах</w:t>
      </w:r>
      <w:proofErr w:type="gramEnd"/>
      <w:r w:rsidRPr="00E06AA5">
        <w:t xml:space="preserve"> и перспективах системы дошкольного образования на муниципальном уровне. По словам </w:t>
      </w:r>
      <w:proofErr w:type="spellStart"/>
      <w:r w:rsidRPr="00E06AA5">
        <w:t>Т.Яковенко</w:t>
      </w:r>
      <w:proofErr w:type="spellEnd"/>
      <w:r w:rsidRPr="00E06AA5">
        <w:t>, сегодня дошкольное образование выходит на новый уровень и становится базой обучения и воспитания ребенка в буд</w:t>
      </w:r>
      <w:r w:rsidRPr="00E06AA5">
        <w:t>у</w:t>
      </w:r>
      <w:r w:rsidRPr="00E06AA5">
        <w:t>щем.</w:t>
      </w:r>
      <w:r>
        <w:t xml:space="preserve"> </w:t>
      </w:r>
      <w:r w:rsidRPr="00E06AA5">
        <w:t>Вопросы информатизации образовательного проце</w:t>
      </w:r>
      <w:r w:rsidRPr="00E06AA5">
        <w:t>с</w:t>
      </w:r>
      <w:r w:rsidRPr="00E06AA5">
        <w:t>са освятил в своем докладе директор по развитию реги</w:t>
      </w:r>
      <w:r w:rsidRPr="00E06AA5">
        <w:t>о</w:t>
      </w:r>
      <w:r w:rsidRPr="00E06AA5">
        <w:t xml:space="preserve">нальных образовательных проектов компании </w:t>
      </w:r>
      <w:r w:rsidR="00721648">
        <w:t>«</w:t>
      </w:r>
      <w:r w:rsidRPr="00E06AA5">
        <w:t>Азбука: Сибирь и Дальний Восток</w:t>
      </w:r>
      <w:r w:rsidR="00721648">
        <w:t>»</w:t>
      </w:r>
      <w:r w:rsidRPr="00E06AA5">
        <w:t xml:space="preserve"> Александр </w:t>
      </w:r>
      <w:proofErr w:type="spellStart"/>
      <w:r w:rsidRPr="00E06AA5">
        <w:t>Сафиулин</w:t>
      </w:r>
      <w:proofErr w:type="spellEnd"/>
      <w:r w:rsidRPr="00E06AA5">
        <w:t>. Он а</w:t>
      </w:r>
      <w:r w:rsidRPr="00E06AA5">
        <w:t>к</w:t>
      </w:r>
      <w:r w:rsidRPr="00E06AA5">
        <w:t>центировал свое внимание на реализации требований Ф</w:t>
      </w:r>
      <w:r w:rsidRPr="00E06AA5">
        <w:t>е</w:t>
      </w:r>
      <w:r w:rsidRPr="00E06AA5">
        <w:t>дерального государственного образовательного стандарта в части учебно-методического и информационного обе</w:t>
      </w:r>
      <w:r w:rsidRPr="00E06AA5">
        <w:t>с</w:t>
      </w:r>
      <w:r w:rsidRPr="00E06AA5">
        <w:t xml:space="preserve">печения основной образовательной программы в 2015 году. Как отметил </w:t>
      </w:r>
      <w:proofErr w:type="spellStart"/>
      <w:r w:rsidRPr="00E06AA5">
        <w:t>А.Сафиулин</w:t>
      </w:r>
      <w:proofErr w:type="spellEnd"/>
      <w:r w:rsidRPr="00E06AA5">
        <w:t xml:space="preserve"> сегодня крайне важно о</w:t>
      </w:r>
      <w:r w:rsidRPr="00E06AA5">
        <w:t>б</w:t>
      </w:r>
      <w:r w:rsidRPr="00E06AA5">
        <w:t xml:space="preserve">разовательным учреждениям </w:t>
      </w:r>
      <w:r w:rsidRPr="00E06AA5">
        <w:rPr>
          <w:szCs w:val="13"/>
          <w:shd w:val="clear" w:color="auto" w:fill="FFFFFF"/>
        </w:rPr>
        <w:t>проводить мероприятия по апробации применения электронных учебников в образ</w:t>
      </w:r>
      <w:r w:rsidRPr="00E06AA5">
        <w:rPr>
          <w:szCs w:val="13"/>
          <w:shd w:val="clear" w:color="auto" w:fill="FFFFFF"/>
        </w:rPr>
        <w:t>о</w:t>
      </w:r>
      <w:r w:rsidRPr="00E06AA5">
        <w:rPr>
          <w:szCs w:val="13"/>
          <w:shd w:val="clear" w:color="auto" w:fill="FFFFFF"/>
        </w:rPr>
        <w:t>вательном процессе посредством построения электро</w:t>
      </w:r>
      <w:r w:rsidRPr="00E06AA5">
        <w:rPr>
          <w:szCs w:val="13"/>
          <w:shd w:val="clear" w:color="auto" w:fill="FFFFFF"/>
        </w:rPr>
        <w:t>н</w:t>
      </w:r>
      <w:r w:rsidRPr="00E06AA5">
        <w:rPr>
          <w:szCs w:val="13"/>
          <w:shd w:val="clear" w:color="auto" w:fill="FFFFFF"/>
        </w:rPr>
        <w:t xml:space="preserve">ных школьных библиотек, проведению </w:t>
      </w:r>
      <w:proofErr w:type="spellStart"/>
      <w:r w:rsidRPr="00E06AA5">
        <w:rPr>
          <w:szCs w:val="13"/>
          <w:shd w:val="clear" w:color="auto" w:fill="FFFFFF"/>
        </w:rPr>
        <w:t>пилотных</w:t>
      </w:r>
      <w:proofErr w:type="spellEnd"/>
      <w:r w:rsidRPr="00E06AA5">
        <w:rPr>
          <w:szCs w:val="13"/>
          <w:shd w:val="clear" w:color="auto" w:fill="FFFFFF"/>
        </w:rPr>
        <w:t xml:space="preserve"> прое</w:t>
      </w:r>
      <w:r w:rsidRPr="00E06AA5">
        <w:rPr>
          <w:szCs w:val="13"/>
          <w:shd w:val="clear" w:color="auto" w:fill="FFFFFF"/>
        </w:rPr>
        <w:t>к</w:t>
      </w:r>
      <w:r w:rsidRPr="00E06AA5">
        <w:rPr>
          <w:szCs w:val="13"/>
          <w:shd w:val="clear" w:color="auto" w:fill="FFFFFF"/>
        </w:rPr>
        <w:t xml:space="preserve">тов по переходу на электронные учебники. Кроме того, по словам </w:t>
      </w:r>
      <w:proofErr w:type="spellStart"/>
      <w:r w:rsidRPr="00E06AA5">
        <w:rPr>
          <w:szCs w:val="13"/>
          <w:shd w:val="clear" w:color="auto" w:fill="FFFFFF"/>
        </w:rPr>
        <w:t>А.Сафиулина</w:t>
      </w:r>
      <w:proofErr w:type="spellEnd"/>
      <w:r w:rsidRPr="00E06AA5">
        <w:rPr>
          <w:szCs w:val="13"/>
          <w:shd w:val="clear" w:color="auto" w:fill="FFFFFF"/>
        </w:rPr>
        <w:t>, педагогам необходимо изучать во</w:t>
      </w:r>
      <w:r w:rsidRPr="00E06AA5">
        <w:rPr>
          <w:szCs w:val="13"/>
          <w:shd w:val="clear" w:color="auto" w:fill="FFFFFF"/>
        </w:rPr>
        <w:t>з</w:t>
      </w:r>
      <w:r w:rsidRPr="00E06AA5">
        <w:rPr>
          <w:szCs w:val="13"/>
          <w:shd w:val="clear" w:color="auto" w:fill="FFFFFF"/>
        </w:rPr>
        <w:t>можности электронных учебников, проходить специал</w:t>
      </w:r>
      <w:r w:rsidRPr="00E06AA5">
        <w:rPr>
          <w:szCs w:val="13"/>
          <w:shd w:val="clear" w:color="auto" w:fill="FFFFFF"/>
        </w:rPr>
        <w:t>ь</w:t>
      </w:r>
      <w:r w:rsidRPr="00E06AA5">
        <w:rPr>
          <w:szCs w:val="13"/>
          <w:shd w:val="clear" w:color="auto" w:fill="FFFFFF"/>
        </w:rPr>
        <w:t>ное обучение в Институтах Развития Образования по в</w:t>
      </w:r>
      <w:r w:rsidRPr="00E06AA5">
        <w:rPr>
          <w:szCs w:val="13"/>
          <w:shd w:val="clear" w:color="auto" w:fill="FFFFFF"/>
        </w:rPr>
        <w:t>о</w:t>
      </w:r>
      <w:r w:rsidRPr="00E06AA5">
        <w:rPr>
          <w:szCs w:val="13"/>
          <w:shd w:val="clear" w:color="auto" w:fill="FFFFFF"/>
        </w:rPr>
        <w:t>просам, связанных с применением электронных учебн</w:t>
      </w:r>
      <w:r w:rsidRPr="00E06AA5">
        <w:rPr>
          <w:szCs w:val="13"/>
          <w:shd w:val="clear" w:color="auto" w:fill="FFFFFF"/>
        </w:rPr>
        <w:t>и</w:t>
      </w:r>
      <w:r w:rsidRPr="00E06AA5">
        <w:rPr>
          <w:szCs w:val="13"/>
          <w:shd w:val="clear" w:color="auto" w:fill="FFFFFF"/>
        </w:rPr>
        <w:t>ков, изучать опыт других городов и регионов.</w:t>
      </w:r>
      <w:r>
        <w:rPr>
          <w:szCs w:val="13"/>
          <w:shd w:val="clear" w:color="auto" w:fill="FFFFFF"/>
        </w:rPr>
        <w:t xml:space="preserve"> </w:t>
      </w:r>
      <w:r w:rsidRPr="00E06AA5">
        <w:t>По заве</w:t>
      </w:r>
      <w:r w:rsidRPr="00E06AA5">
        <w:t>р</w:t>
      </w:r>
      <w:r w:rsidRPr="00E06AA5">
        <w:t xml:space="preserve">шении пленарного заседания конференции стартовала работа круглых столов в рамках трех секций: </w:t>
      </w:r>
      <w:r w:rsidR="00721648">
        <w:t>«</w:t>
      </w:r>
      <w:r w:rsidRPr="00E06AA5">
        <w:t>Реализация государственной политики в сфере дошкольного образ</w:t>
      </w:r>
      <w:r w:rsidRPr="00E06AA5">
        <w:t>о</w:t>
      </w:r>
      <w:r w:rsidRPr="00E06AA5">
        <w:t>вания</w:t>
      </w:r>
      <w:r w:rsidR="00721648">
        <w:t>»</w:t>
      </w:r>
      <w:r w:rsidRPr="00E06AA5">
        <w:t>, Формирование современной муниципальной м</w:t>
      </w:r>
      <w:r w:rsidRPr="00E06AA5">
        <w:t>о</w:t>
      </w:r>
      <w:r w:rsidRPr="00E06AA5">
        <w:t>дели общего образования в условиях реализации Фед</w:t>
      </w:r>
      <w:r w:rsidRPr="00E06AA5">
        <w:t>е</w:t>
      </w:r>
      <w:r w:rsidRPr="00E06AA5">
        <w:t xml:space="preserve">рального закона от 29.12.2012 №273-ФЗ </w:t>
      </w:r>
      <w:r w:rsidR="00721648">
        <w:t>«</w:t>
      </w:r>
      <w:r w:rsidRPr="00E06AA5">
        <w:t>Об образовании в Российской Федерации</w:t>
      </w:r>
      <w:r w:rsidR="00721648">
        <w:t>»</w:t>
      </w:r>
      <w:r w:rsidRPr="00E06AA5">
        <w:t xml:space="preserve">, </w:t>
      </w:r>
      <w:r w:rsidR="00721648">
        <w:t>«</w:t>
      </w:r>
      <w:r w:rsidRPr="00E06AA5">
        <w:t>Развитие кадрового поте</w:t>
      </w:r>
      <w:r w:rsidRPr="00E06AA5">
        <w:t>н</w:t>
      </w:r>
      <w:r w:rsidRPr="00E06AA5">
        <w:t>циала муниципальной системы образования в совреме</w:t>
      </w:r>
      <w:r w:rsidRPr="00E06AA5">
        <w:t>н</w:t>
      </w:r>
      <w:r w:rsidRPr="00E06AA5">
        <w:t>ных условиях</w:t>
      </w:r>
      <w:r w:rsidR="00721648">
        <w:t>»</w:t>
      </w:r>
      <w:r w:rsidRPr="00E06AA5">
        <w:t>. В ходе работы секции участники конф</w:t>
      </w:r>
      <w:r w:rsidRPr="00E06AA5">
        <w:t>е</w:t>
      </w:r>
      <w:r w:rsidRPr="00E06AA5">
        <w:t>ренции смогли познакомиться с передовыми практиками в области муниципального образования.</w:t>
      </w:r>
      <w:r>
        <w:t xml:space="preserve"> </w:t>
      </w:r>
      <w:r w:rsidRPr="00E06AA5">
        <w:t>В рамках второго дня работы, участники конференции познакомились с работой передовых учреждений образования города Н</w:t>
      </w:r>
      <w:r w:rsidRPr="00E06AA5">
        <w:t>о</w:t>
      </w:r>
      <w:r w:rsidRPr="00E06AA5">
        <w:t>восибирска: школа, детский сад, учреждения дополн</w:t>
      </w:r>
      <w:r w:rsidRPr="00E06AA5">
        <w:t>и</w:t>
      </w:r>
      <w:r w:rsidRPr="00E06AA5">
        <w:t>тельного образования детей. В заключени</w:t>
      </w:r>
      <w:proofErr w:type="gramStart"/>
      <w:r w:rsidRPr="00E06AA5">
        <w:t>и</w:t>
      </w:r>
      <w:proofErr w:type="gramEnd"/>
      <w:r w:rsidRPr="00E06AA5">
        <w:t xml:space="preserve"> конференции были поведены итоги двухдневной работы, избрано пра</w:t>
      </w:r>
      <w:r w:rsidRPr="00E06AA5">
        <w:t>в</w:t>
      </w:r>
      <w:r w:rsidRPr="00E06AA5">
        <w:t xml:space="preserve">ление секции АСДГ </w:t>
      </w:r>
      <w:r w:rsidR="00721648">
        <w:t>«</w:t>
      </w:r>
      <w:r w:rsidRPr="00E06AA5">
        <w:t>Муниципальное образование</w:t>
      </w:r>
      <w:r w:rsidR="00721648">
        <w:t>»</w:t>
      </w:r>
      <w:r w:rsidRPr="00E06AA5">
        <w:t xml:space="preserve">, сформирован итоговый документ </w:t>
      </w:r>
      <w:r w:rsidR="00F050ED">
        <w:t>—</w:t>
      </w:r>
      <w:r w:rsidRPr="00E06AA5">
        <w:t xml:space="preserve"> резолюция, который будет направлен в федеральные органы власти.</w:t>
      </w:r>
    </w:p>
    <w:p w:rsidR="00A93A27" w:rsidRDefault="00A93A27" w:rsidP="00A93A27">
      <w:pPr>
        <w:pStyle w:val="aa"/>
        <w:rPr>
          <w:shd w:val="clear" w:color="auto" w:fill="FFFFFF"/>
        </w:rPr>
      </w:pPr>
      <w:bookmarkStart w:id="32" w:name="_Toc403983644"/>
      <w:bookmarkStart w:id="33" w:name="krsk"/>
      <w:r>
        <w:t xml:space="preserve">— </w:t>
      </w:r>
      <w:r>
        <w:rPr>
          <w:shd w:val="clear" w:color="auto" w:fill="FFFFFF"/>
        </w:rPr>
        <w:t xml:space="preserve">20-21 ноября </w:t>
      </w:r>
      <w:r w:rsidRPr="00A93A27">
        <w:rPr>
          <w:shd w:val="clear" w:color="auto" w:fill="FFFFFF"/>
        </w:rPr>
        <w:t>2014</w:t>
      </w:r>
      <w:r>
        <w:rPr>
          <w:shd w:val="clear" w:color="auto" w:fill="FFFFFF"/>
        </w:rPr>
        <w:t xml:space="preserve"> года в городе Красноярске состои</w:t>
      </w:r>
      <w:r>
        <w:rPr>
          <w:shd w:val="clear" w:color="auto" w:fill="FFFFFF"/>
        </w:rPr>
        <w:t>т</w:t>
      </w:r>
      <w:r>
        <w:rPr>
          <w:shd w:val="clear" w:color="auto" w:fill="FFFFFF"/>
        </w:rPr>
        <w:t xml:space="preserve">ся конференция АСДГ </w:t>
      </w:r>
      <w:r w:rsidR="00721648">
        <w:rPr>
          <w:shd w:val="clear" w:color="auto" w:fill="FFFFFF"/>
        </w:rPr>
        <w:t>«</w:t>
      </w:r>
      <w:r>
        <w:rPr>
          <w:shd w:val="clear" w:color="auto" w:fill="FFFFFF"/>
        </w:rPr>
        <w:t>Общественный пассажирский транспорт и устойчивая мобильность в современных условиях</w:t>
      </w:r>
      <w:r w:rsidR="00721648">
        <w:rPr>
          <w:shd w:val="clear" w:color="auto" w:fill="FFFFFF"/>
        </w:rPr>
        <w:t>»</w:t>
      </w:r>
      <w:bookmarkEnd w:id="32"/>
    </w:p>
    <w:bookmarkEnd w:id="33"/>
    <w:p w:rsidR="00A93A27" w:rsidRDefault="00A93A27" w:rsidP="00A93A27">
      <w:pPr>
        <w:pStyle w:val="ab"/>
        <w:rPr>
          <w:szCs w:val="36"/>
          <w:shd w:val="clear" w:color="auto" w:fill="FFFFFF"/>
        </w:rPr>
      </w:pPr>
      <w:r w:rsidRPr="00A93A27">
        <w:rPr>
          <w:szCs w:val="36"/>
          <w:shd w:val="clear" w:color="auto" w:fill="FFFFFF"/>
        </w:rPr>
        <w:t>Программа конференции предполагает участие замест</w:t>
      </w:r>
      <w:r w:rsidRPr="00A93A27">
        <w:rPr>
          <w:szCs w:val="36"/>
          <w:shd w:val="clear" w:color="auto" w:fill="FFFFFF"/>
        </w:rPr>
        <w:t>и</w:t>
      </w:r>
      <w:r w:rsidRPr="00A93A27">
        <w:rPr>
          <w:szCs w:val="36"/>
          <w:shd w:val="clear" w:color="auto" w:fill="FFFFFF"/>
        </w:rPr>
        <w:t>телей глав администраций, руководителей структурных подразделений по вопросам управления и функционир</w:t>
      </w:r>
      <w:r w:rsidRPr="00A93A27">
        <w:rPr>
          <w:szCs w:val="36"/>
          <w:shd w:val="clear" w:color="auto" w:fill="FFFFFF"/>
        </w:rPr>
        <w:t>о</w:t>
      </w:r>
      <w:r w:rsidRPr="00A93A27">
        <w:rPr>
          <w:szCs w:val="36"/>
          <w:shd w:val="clear" w:color="auto" w:fill="FFFFFF"/>
        </w:rPr>
        <w:lastRenderedPageBreak/>
        <w:t>вания общественного транспорта и пассажирских перев</w:t>
      </w:r>
      <w:r w:rsidRPr="00A93A27">
        <w:rPr>
          <w:szCs w:val="36"/>
          <w:shd w:val="clear" w:color="auto" w:fill="FFFFFF"/>
        </w:rPr>
        <w:t>о</w:t>
      </w:r>
      <w:r w:rsidRPr="00A93A27">
        <w:rPr>
          <w:szCs w:val="36"/>
          <w:shd w:val="clear" w:color="auto" w:fill="FFFFFF"/>
        </w:rPr>
        <w:t>зок администраций муниципальных образований Сибири и Дальнего Востока, а также руководителей муниципал</w:t>
      </w:r>
      <w:r w:rsidRPr="00A93A27">
        <w:rPr>
          <w:szCs w:val="36"/>
          <w:shd w:val="clear" w:color="auto" w:fill="FFFFFF"/>
        </w:rPr>
        <w:t>ь</w:t>
      </w:r>
      <w:r w:rsidRPr="00A93A27">
        <w:rPr>
          <w:szCs w:val="36"/>
          <w:shd w:val="clear" w:color="auto" w:fill="FFFFFF"/>
        </w:rPr>
        <w:t>ных и частных предприятий, работающих в сфере оказ</w:t>
      </w:r>
      <w:r w:rsidRPr="00A93A27">
        <w:rPr>
          <w:szCs w:val="36"/>
          <w:shd w:val="clear" w:color="auto" w:fill="FFFFFF"/>
        </w:rPr>
        <w:t>а</w:t>
      </w:r>
      <w:r w:rsidRPr="00A93A27">
        <w:rPr>
          <w:szCs w:val="36"/>
          <w:shd w:val="clear" w:color="auto" w:fill="FFFFFF"/>
        </w:rPr>
        <w:t>ния транспортных услуг по перевозке пассажиров.</w:t>
      </w:r>
      <w:r>
        <w:rPr>
          <w:szCs w:val="36"/>
          <w:shd w:val="clear" w:color="auto" w:fill="FFFFFF"/>
        </w:rPr>
        <w:t xml:space="preserve"> </w:t>
      </w:r>
      <w:r w:rsidRPr="00A93A27">
        <w:rPr>
          <w:szCs w:val="36"/>
          <w:shd w:val="clear" w:color="auto" w:fill="FFFFFF"/>
        </w:rPr>
        <w:t>На конференции планируется заслушать и обсудить доклады и сообщения специалистов, работающих в сфере тран</w:t>
      </w:r>
      <w:r w:rsidRPr="00A93A27">
        <w:rPr>
          <w:szCs w:val="36"/>
          <w:shd w:val="clear" w:color="auto" w:fill="FFFFFF"/>
        </w:rPr>
        <w:t>с</w:t>
      </w:r>
      <w:r w:rsidRPr="00A93A27">
        <w:rPr>
          <w:szCs w:val="36"/>
          <w:shd w:val="clear" w:color="auto" w:fill="FFFFFF"/>
        </w:rPr>
        <w:t xml:space="preserve">портного обслуживания населения, обменяться опытом, провести дискуссию в рамках круглого стола </w:t>
      </w:r>
      <w:r w:rsidR="00721648">
        <w:rPr>
          <w:szCs w:val="36"/>
          <w:shd w:val="clear" w:color="auto" w:fill="FFFFFF"/>
        </w:rPr>
        <w:t>«</w:t>
      </w:r>
      <w:r w:rsidRPr="00A93A27">
        <w:rPr>
          <w:szCs w:val="36"/>
          <w:shd w:val="clear" w:color="auto" w:fill="FFFFFF"/>
        </w:rPr>
        <w:t>Создание благоприятных условий для осуществления транспортной деятельности</w:t>
      </w:r>
      <w:r w:rsidR="00721648">
        <w:rPr>
          <w:szCs w:val="36"/>
          <w:shd w:val="clear" w:color="auto" w:fill="FFFFFF"/>
        </w:rPr>
        <w:t>»</w:t>
      </w:r>
      <w:r w:rsidRPr="00A93A27">
        <w:rPr>
          <w:szCs w:val="36"/>
          <w:shd w:val="clear" w:color="auto" w:fill="FFFFFF"/>
        </w:rPr>
        <w:t xml:space="preserve">. С целью изучения опыта по модернизации и капитально-восстановительному ремонту подвижного состава предполагается посещение Красноярского </w:t>
      </w:r>
      <w:proofErr w:type="spellStart"/>
      <w:r w:rsidRPr="00A93A27">
        <w:rPr>
          <w:szCs w:val="36"/>
          <w:shd w:val="clear" w:color="auto" w:fill="FFFFFF"/>
        </w:rPr>
        <w:t>эле</w:t>
      </w:r>
      <w:r w:rsidRPr="00A93A27">
        <w:rPr>
          <w:szCs w:val="36"/>
          <w:shd w:val="clear" w:color="auto" w:fill="FFFFFF"/>
        </w:rPr>
        <w:t>к</w:t>
      </w:r>
      <w:r w:rsidRPr="00A93A27">
        <w:rPr>
          <w:szCs w:val="36"/>
          <w:shd w:val="clear" w:color="auto" w:fill="FFFFFF"/>
        </w:rPr>
        <w:t>тровагоноремонтного</w:t>
      </w:r>
      <w:proofErr w:type="spellEnd"/>
      <w:r w:rsidRPr="00A93A27">
        <w:rPr>
          <w:szCs w:val="36"/>
          <w:shd w:val="clear" w:color="auto" w:fill="FFFFFF"/>
        </w:rPr>
        <w:t xml:space="preserve"> завода.</w:t>
      </w:r>
    </w:p>
    <w:p w:rsidR="00A93A27" w:rsidRDefault="00A93A27" w:rsidP="00A93A27">
      <w:pPr>
        <w:pStyle w:val="aa"/>
      </w:pPr>
      <w:bookmarkStart w:id="34" w:name="_Toc403983645"/>
      <w:r>
        <w:t>— 27-28 ноября 2014 года в городе Новосибирске сост</w:t>
      </w:r>
      <w:r>
        <w:t>о</w:t>
      </w:r>
      <w:r>
        <w:t xml:space="preserve">ится конференция АСДГ </w:t>
      </w:r>
      <w:r w:rsidR="00721648">
        <w:t>«</w:t>
      </w:r>
      <w:r>
        <w:t>Проблемы современного град</w:t>
      </w:r>
      <w:r>
        <w:t>о</w:t>
      </w:r>
      <w:r>
        <w:t>строительства в муниципальных образованиях Сибири и Дальнего Востока</w:t>
      </w:r>
      <w:r w:rsidR="00721648">
        <w:t>»</w:t>
      </w:r>
      <w:bookmarkEnd w:id="34"/>
    </w:p>
    <w:p w:rsidR="00A93A27" w:rsidRDefault="00A93A27" w:rsidP="00A93A27">
      <w:pPr>
        <w:pStyle w:val="ab"/>
        <w:rPr>
          <w:shd w:val="clear" w:color="auto" w:fill="FFFFFF"/>
        </w:rPr>
      </w:pPr>
      <w:r>
        <w:t>К участию в конференции приглашены представители органов местного самоуправления, курирующие вопросы архитектуры и градостроительства, главные архитекторы муниципальных образований Сибири и Дальнего Востока. Также предполагается участие представителей федерал</w:t>
      </w:r>
      <w:r>
        <w:t>ь</w:t>
      </w:r>
      <w:r>
        <w:t xml:space="preserve">ных органов власти, представителей предприятий-разработчиков и поставщиков программно-технических решений для градостроительной сферы, а также экспертов в области архитектуры и градостроительства. </w:t>
      </w:r>
      <w:r>
        <w:rPr>
          <w:shd w:val="clear" w:color="auto" w:fill="FFFFFF"/>
        </w:rPr>
        <w:t>На конф</w:t>
      </w:r>
      <w:r>
        <w:rPr>
          <w:shd w:val="clear" w:color="auto" w:fill="FFFFFF"/>
        </w:rPr>
        <w:t>е</w:t>
      </w:r>
      <w:r>
        <w:rPr>
          <w:shd w:val="clear" w:color="auto" w:fill="FFFFFF"/>
        </w:rPr>
        <w:t>ренции планируется рассмотреть следующие вопросы: 1. Роль органов архитектуры в социально-экономическом развитии муниципальных образований. 2. Новеллы в гр</w:t>
      </w:r>
      <w:r>
        <w:rPr>
          <w:shd w:val="clear" w:color="auto" w:fill="FFFFFF"/>
        </w:rPr>
        <w:t>а</w:t>
      </w:r>
      <w:r>
        <w:rPr>
          <w:shd w:val="clear" w:color="auto" w:fill="FFFFFF"/>
        </w:rPr>
        <w:t>достроительном законодательстве. 3. Градостроительное регулирование зонированием территорий. 4. Комплек</w:t>
      </w:r>
      <w:r>
        <w:rPr>
          <w:shd w:val="clear" w:color="auto" w:fill="FFFFFF"/>
        </w:rPr>
        <w:t>с</w:t>
      </w:r>
      <w:r>
        <w:rPr>
          <w:shd w:val="clear" w:color="auto" w:fill="FFFFFF"/>
        </w:rPr>
        <w:t>ный подход к развитию застроенных территорий. 5. Взаимодействие органов архитектуры с населением, практика и проблемы организации и проведения публи</w:t>
      </w:r>
      <w:r>
        <w:rPr>
          <w:shd w:val="clear" w:color="auto" w:fill="FFFFFF"/>
        </w:rPr>
        <w:t>ч</w:t>
      </w:r>
      <w:r>
        <w:rPr>
          <w:shd w:val="clear" w:color="auto" w:fill="FFFFFF"/>
        </w:rPr>
        <w:t>ных слушаний и другие проблемные вопросы отрасли. В рамках конференции планируется проведение круглого стола, на котором в режиме дискуссии предлагается обс</w:t>
      </w:r>
      <w:r>
        <w:rPr>
          <w:shd w:val="clear" w:color="auto" w:fill="FFFFFF"/>
        </w:rPr>
        <w:t>у</w:t>
      </w:r>
      <w:r>
        <w:rPr>
          <w:shd w:val="clear" w:color="auto" w:fill="FFFFFF"/>
        </w:rPr>
        <w:t>дить наиболее актуальные вопросы в</w:t>
      </w:r>
      <w:r>
        <w:rPr>
          <w:rStyle w:val="apple-converted-space"/>
          <w:color w:val="504F48"/>
          <w:sz w:val="27"/>
          <w:szCs w:val="27"/>
          <w:shd w:val="clear" w:color="auto" w:fill="FFFFFF"/>
        </w:rPr>
        <w:t xml:space="preserve"> </w:t>
      </w:r>
      <w:r>
        <w:rPr>
          <w:shd w:val="clear" w:color="auto" w:fill="FFFFFF"/>
        </w:rPr>
        <w:t>сфере архитектуры и градостроительства. Ознакомиться с программой мер</w:t>
      </w:r>
      <w:r>
        <w:rPr>
          <w:shd w:val="clear" w:color="auto" w:fill="FFFFFF"/>
        </w:rPr>
        <w:t>о</w:t>
      </w:r>
      <w:r>
        <w:rPr>
          <w:shd w:val="clear" w:color="auto" w:fill="FFFFFF"/>
        </w:rPr>
        <w:t xml:space="preserve">приятия, а также подать заявку на участие можно на </w:t>
      </w:r>
      <w:hyperlink r:id="rId16" w:history="1">
        <w:r w:rsidRPr="00A93A27">
          <w:rPr>
            <w:rStyle w:val="a7"/>
            <w:color w:val="086787"/>
            <w:szCs w:val="20"/>
            <w:shd w:val="clear" w:color="auto" w:fill="FFFFFF"/>
          </w:rPr>
          <w:t>сайте конференции</w:t>
        </w:r>
      </w:hyperlink>
      <w:r>
        <w:rPr>
          <w:shd w:val="clear" w:color="auto" w:fill="FFFFFF"/>
        </w:rPr>
        <w:t>.</w:t>
      </w:r>
    </w:p>
    <w:p w:rsidR="005479DA" w:rsidRDefault="005479DA">
      <w:pPr>
        <w:pStyle w:val="aa"/>
      </w:pPr>
      <w:bookmarkStart w:id="35" w:name="_Toc403983646"/>
      <w:r>
        <w:t>— Новости информационной сети АСДГ (ИС АСДГ)</w:t>
      </w:r>
      <w:bookmarkEnd w:id="31"/>
      <w:bookmarkEnd w:id="35"/>
    </w:p>
    <w:p w:rsidR="005479DA" w:rsidRDefault="005479DA">
      <w:pPr>
        <w:pStyle w:val="ab"/>
      </w:pPr>
      <w:r>
        <w:t xml:space="preserve">ИС АСДГ подготовлены очередной </w:t>
      </w:r>
      <w:hyperlink r:id="rId17" w:history="1">
        <w:r w:rsidR="00C9448A">
          <w:rPr>
            <w:rStyle w:val="a7"/>
          </w:rPr>
          <w:t>Анонс № 36/14</w:t>
        </w:r>
      </w:hyperlink>
      <w:r>
        <w:t xml:space="preserve"> но</w:t>
      </w:r>
      <w:r>
        <w:t>р</w:t>
      </w:r>
      <w:r>
        <w:t xml:space="preserve">мативно-правовых и распорядительных актов органов местного самоуправления РФ поступивших в  ИС АСДГ, а также </w:t>
      </w:r>
      <w:hyperlink r:id="rId18" w:history="1">
        <w:r w:rsidR="00C9448A">
          <w:rPr>
            <w:rStyle w:val="a7"/>
          </w:rPr>
          <w:t>Перечень № 830</w:t>
        </w:r>
      </w:hyperlink>
      <w:r>
        <w:t xml:space="preserve"> нормативно-правовых и расп</w:t>
      </w:r>
      <w:r>
        <w:t>о</w:t>
      </w:r>
      <w:r>
        <w:t xml:space="preserve">рядительных актов органов местного самоуправления РФ поступивших и включенных в информационно-компьютерный банк АСДГ </w:t>
      </w:r>
      <w:r w:rsidR="00721648">
        <w:t>«</w:t>
      </w:r>
      <w:r>
        <w:t>Материалы местного сам</w:t>
      </w:r>
      <w:r>
        <w:t>о</w:t>
      </w:r>
      <w:r>
        <w:t>управления Российской Федерации</w:t>
      </w:r>
      <w:r w:rsidR="00721648">
        <w:t>»</w:t>
      </w:r>
      <w:r>
        <w:t xml:space="preserve"> </w:t>
      </w:r>
      <w:r w:rsidR="00C9448A">
        <w:t>от</w:t>
      </w:r>
      <w:r>
        <w:t xml:space="preserve"> 1</w:t>
      </w:r>
      <w:r w:rsidR="00C9448A">
        <w:t>3</w:t>
      </w:r>
      <w:r>
        <w:t>.1</w:t>
      </w:r>
      <w:r w:rsidR="00C9448A">
        <w:t>1</w:t>
      </w:r>
      <w:r>
        <w:t>.</w:t>
      </w:r>
      <w:r w:rsidR="00C9448A">
        <w:t>14</w:t>
      </w:r>
      <w:r>
        <w:t>.</w:t>
      </w:r>
    </w:p>
    <w:p w:rsidR="005479DA" w:rsidRDefault="005479DA">
      <w:pPr>
        <w:pStyle w:val="a9"/>
      </w:pPr>
      <w:bookmarkStart w:id="36" w:name="_Toc190000154"/>
      <w:bookmarkStart w:id="37" w:name="_Toc403983647"/>
      <w:r>
        <w:t>НОВОСТИ РЕГИОНОВ</w:t>
      </w:r>
      <w:bookmarkEnd w:id="36"/>
      <w:bookmarkEnd w:id="37"/>
    </w:p>
    <w:p w:rsidR="00030C9B" w:rsidRDefault="00030C9B">
      <w:pPr>
        <w:pStyle w:val="ae"/>
      </w:pPr>
      <w:bookmarkStart w:id="38" w:name="_Toc403983648"/>
      <w:bookmarkStart w:id="39" w:name="_Toc190000155"/>
      <w:r>
        <w:t>Республика Адыгея</w:t>
      </w:r>
      <w:bookmarkEnd w:id="38"/>
    </w:p>
    <w:p w:rsidR="00030C9B" w:rsidRDefault="00030C9B" w:rsidP="00030C9B">
      <w:pPr>
        <w:pStyle w:val="aa"/>
      </w:pPr>
      <w:bookmarkStart w:id="40" w:name="_Toc403983649"/>
      <w:bookmarkStart w:id="41" w:name="adigeya"/>
      <w:r>
        <w:t>— В республике появится социальное такси для инвалидов</w:t>
      </w:r>
      <w:bookmarkEnd w:id="40"/>
    </w:p>
    <w:bookmarkEnd w:id="41"/>
    <w:p w:rsidR="00030C9B" w:rsidRDefault="00030C9B" w:rsidP="00030C9B">
      <w:pPr>
        <w:pStyle w:val="ab"/>
      </w:pPr>
      <w:r>
        <w:t>В Адыгее услугами специально создаваемой службы та</w:t>
      </w:r>
      <w:r>
        <w:t>к</w:t>
      </w:r>
      <w:r>
        <w:t>си скоро сможет воспользоваться любой житель респу</w:t>
      </w:r>
      <w:r>
        <w:t>б</w:t>
      </w:r>
      <w:r>
        <w:t>лики, относящийся к категории социально незащищенн</w:t>
      </w:r>
      <w:r>
        <w:t>о</w:t>
      </w:r>
      <w:r>
        <w:t xml:space="preserve">го населения. Кроме того, в местный бюджет заложены средства на приобретение двух новых троллейбусов с подъемниками для инвалидов по программе </w:t>
      </w:r>
      <w:r w:rsidR="00721648">
        <w:t>«</w:t>
      </w:r>
      <w:r>
        <w:t>Доступная среда</w:t>
      </w:r>
      <w:r w:rsidR="00721648">
        <w:t>»</w:t>
      </w:r>
      <w:r>
        <w:t>. Об этом было заявлено на заседании региональн</w:t>
      </w:r>
      <w:r>
        <w:t>о</w:t>
      </w:r>
      <w:r>
        <w:t>го штаба общественного движения Общероссийского н</w:t>
      </w:r>
      <w:r>
        <w:t>а</w:t>
      </w:r>
      <w:r>
        <w:t>родного фронта, который за круглым столом собрал пре</w:t>
      </w:r>
      <w:r>
        <w:t>д</w:t>
      </w:r>
      <w:r>
        <w:lastRenderedPageBreak/>
        <w:t>ставителей исполнительной и законодательной власти, общества инвалидов-колясочников, чтобы обсудить пр</w:t>
      </w:r>
      <w:r>
        <w:t>о</w:t>
      </w:r>
      <w:r>
        <w:t>блемы людей с ограниченными возможностями здоровья. - При администрации Майкопа уже создана рабочая гру</w:t>
      </w:r>
      <w:r>
        <w:t>п</w:t>
      </w:r>
      <w:r>
        <w:t xml:space="preserve">па, на контроле которой находится около 20 объектов для инвалидов, </w:t>
      </w:r>
      <w:r w:rsidR="00F050ED">
        <w:t>—</w:t>
      </w:r>
      <w:r>
        <w:t xml:space="preserve"> сказала вице-премьер Адыгеи Наталья Ш</w:t>
      </w:r>
      <w:r>
        <w:t>и</w:t>
      </w:r>
      <w:r>
        <w:t xml:space="preserve">рокова. </w:t>
      </w:r>
      <w:r w:rsidR="00F050ED">
        <w:t>—</w:t>
      </w:r>
      <w:r>
        <w:t xml:space="preserve"> И эти позитивные изменения будут продо</w:t>
      </w:r>
      <w:r>
        <w:t>л</w:t>
      </w:r>
      <w:r>
        <w:t xml:space="preserve">жаться в рамках программы </w:t>
      </w:r>
      <w:r w:rsidR="00721648">
        <w:t>«</w:t>
      </w:r>
      <w:r>
        <w:t>Доступная среда</w:t>
      </w:r>
      <w:r w:rsidR="00721648">
        <w:t>»</w:t>
      </w:r>
      <w:r>
        <w:t xml:space="preserve"> на 2013-2015 годы государство выделяет порядка 60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 на нужды колясочников. Но нужно отметить, что здесь стоит не только вопрос финансирования, нам нужны и орган</w:t>
      </w:r>
      <w:r>
        <w:t>и</w:t>
      </w:r>
      <w:r>
        <w:t>зационные решения. По мнению заместитель председат</w:t>
      </w:r>
      <w:r>
        <w:t>е</w:t>
      </w:r>
      <w:r>
        <w:t xml:space="preserve">ли общественной организации </w:t>
      </w:r>
      <w:r w:rsidR="00721648">
        <w:t>«</w:t>
      </w:r>
      <w:r>
        <w:t>Союз инвалидов-колясочников Адыгее</w:t>
      </w:r>
      <w:r w:rsidR="00721648">
        <w:t>»</w:t>
      </w:r>
      <w:r>
        <w:t xml:space="preserve"> Ольги Карапетян, создание слу</w:t>
      </w:r>
      <w:r>
        <w:t>ж</w:t>
      </w:r>
      <w:r>
        <w:t>бы социального такси поможет решить целый ряд пр</w:t>
      </w:r>
      <w:r>
        <w:t>о</w:t>
      </w:r>
      <w:r>
        <w:t xml:space="preserve">блем. </w:t>
      </w:r>
      <w:r w:rsidR="00F050ED">
        <w:t>—</w:t>
      </w:r>
      <w:r>
        <w:t xml:space="preserve"> Даже если мы сейчас найдем работодателя, гот</w:t>
      </w:r>
      <w:r>
        <w:t>о</w:t>
      </w:r>
      <w:r>
        <w:t xml:space="preserve">вого принять инвалида-колясочника на работу, возникает вопрос, как добраться, </w:t>
      </w:r>
      <w:r w:rsidR="00F050ED">
        <w:t>—</w:t>
      </w:r>
      <w:r>
        <w:t xml:space="preserve"> сетует зампредседателя этой организации. </w:t>
      </w:r>
      <w:r w:rsidR="00F050ED">
        <w:t>—</w:t>
      </w:r>
      <w:r>
        <w:t xml:space="preserve"> Колясочник не всегда может воспольз</w:t>
      </w:r>
      <w:r>
        <w:t>о</w:t>
      </w:r>
      <w:r>
        <w:t>ваться общественным транспортом. По ряду причин эле</w:t>
      </w:r>
      <w:r>
        <w:t>к</w:t>
      </w:r>
      <w:r>
        <w:t>тробус тоже для нас не годится. Поэтому общественники предложили свой проект, и власти его поддержали. В к</w:t>
      </w:r>
      <w:r>
        <w:t>а</w:t>
      </w:r>
      <w:r>
        <w:t xml:space="preserve">честве такси будет использоваться </w:t>
      </w:r>
      <w:r w:rsidR="00721648">
        <w:t>«</w:t>
      </w:r>
      <w:r>
        <w:t>Газель</w:t>
      </w:r>
      <w:r w:rsidR="00721648">
        <w:t>»</w:t>
      </w:r>
      <w:r>
        <w:t>, специально оборудованная подъемником. Такой автомобиль беспр</w:t>
      </w:r>
      <w:r>
        <w:t>е</w:t>
      </w:r>
      <w:r>
        <w:t>пятственно доставит инвалида до объектов медицинского, социального, бытового обслуживания населения. Орган</w:t>
      </w:r>
      <w:r>
        <w:t>и</w:t>
      </w:r>
      <w:r>
        <w:t>заторы проекта рассчитывают на помощь водителей-волонтеров. Примечательно, что накануне общественники провели в Майкопе рейд, попытавшись проверить на себе доступность различных учреждений и ведом</w:t>
      </w:r>
      <w:proofErr w:type="gramStart"/>
      <w:r>
        <w:t>ств дл</w:t>
      </w:r>
      <w:proofErr w:type="gramEnd"/>
      <w:r>
        <w:t>я л</w:t>
      </w:r>
      <w:r>
        <w:t>ю</w:t>
      </w:r>
      <w:r>
        <w:t>дей с ограниченными возможностями. Итог такой: кол</w:t>
      </w:r>
      <w:r>
        <w:t>и</w:t>
      </w:r>
      <w:r>
        <w:t>чество социальных объектов, оборудованных пандусами, за два года увеличилось, как и число работодателей, гот</w:t>
      </w:r>
      <w:r>
        <w:t>о</w:t>
      </w:r>
      <w:r>
        <w:t>вых взять на работу инвалидов. Но улучшения видны, если к вопросу подходить формально, считают специал</w:t>
      </w:r>
      <w:r>
        <w:t>и</w:t>
      </w:r>
      <w:r>
        <w:t xml:space="preserve">сты. </w:t>
      </w:r>
      <w:r w:rsidR="00F050ED">
        <w:t>—</w:t>
      </w:r>
      <w:r>
        <w:t xml:space="preserve"> За исключением социальных объектов сегодня многие здания в Майкопе не адаптированы к условиям </w:t>
      </w:r>
      <w:proofErr w:type="spellStart"/>
      <w:r>
        <w:t>безбарьерной</w:t>
      </w:r>
      <w:proofErr w:type="spellEnd"/>
      <w:r>
        <w:t xml:space="preserve"> среды, </w:t>
      </w:r>
      <w:r w:rsidR="00F050ED">
        <w:t>—</w:t>
      </w:r>
      <w:r>
        <w:t xml:space="preserve"> поясняет сопредседатель реги</w:t>
      </w:r>
      <w:r>
        <w:t>о</w:t>
      </w:r>
      <w:r>
        <w:t xml:space="preserve">нального отделения ОНФ </w:t>
      </w:r>
      <w:proofErr w:type="spellStart"/>
      <w:r>
        <w:t>Люсинэ</w:t>
      </w:r>
      <w:proofErr w:type="spellEnd"/>
      <w:r>
        <w:t xml:space="preserve"> </w:t>
      </w:r>
      <w:proofErr w:type="spellStart"/>
      <w:r>
        <w:t>Шишева</w:t>
      </w:r>
      <w:proofErr w:type="spellEnd"/>
      <w:r>
        <w:t xml:space="preserve">. </w:t>
      </w:r>
      <w:r w:rsidR="00F050ED">
        <w:t>—</w:t>
      </w:r>
      <w:r>
        <w:t xml:space="preserve"> В такой ситуации создание социального такси для людей с огр</w:t>
      </w:r>
      <w:r>
        <w:t>а</w:t>
      </w:r>
      <w:r>
        <w:t>ниченной мобильностью очень своевременное решение.</w:t>
      </w:r>
    </w:p>
    <w:p w:rsidR="005479DA" w:rsidRDefault="005479DA">
      <w:pPr>
        <w:pStyle w:val="ae"/>
      </w:pPr>
      <w:bookmarkStart w:id="42" w:name="_Toc403983650"/>
      <w:r>
        <w:t>Республика Бурятия</w:t>
      </w:r>
      <w:bookmarkEnd w:id="39"/>
      <w:bookmarkEnd w:id="42"/>
    </w:p>
    <w:p w:rsidR="005479DA" w:rsidRDefault="005479DA">
      <w:pPr>
        <w:pStyle w:val="af1"/>
      </w:pPr>
      <w:bookmarkStart w:id="43" w:name="_Toc403983651"/>
      <w:r>
        <w:t>Улан-Удэ</w:t>
      </w:r>
      <w:bookmarkEnd w:id="43"/>
    </w:p>
    <w:p w:rsidR="00A35DB4" w:rsidRDefault="00A35DB4" w:rsidP="00A35DB4">
      <w:pPr>
        <w:pStyle w:val="aa"/>
      </w:pPr>
      <w:bookmarkStart w:id="44" w:name="_Toc403983652"/>
      <w:bookmarkStart w:id="45" w:name="ulan"/>
      <w:r>
        <w:t>— Жители столицы Бурятии смогут отслеживать п</w:t>
      </w:r>
      <w:r>
        <w:t>е</w:t>
      </w:r>
      <w:r>
        <w:t>ремещение общественного транспорта в режиме реал</w:t>
      </w:r>
      <w:r>
        <w:t>ь</w:t>
      </w:r>
      <w:r>
        <w:t>ного времени</w:t>
      </w:r>
      <w:bookmarkEnd w:id="44"/>
    </w:p>
    <w:bookmarkEnd w:id="45"/>
    <w:tbl>
      <w:tblPr>
        <w:tblW w:w="27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700"/>
      </w:tblGrid>
      <w:tr w:rsidR="00A35DB4" w:rsidTr="00A35DB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5DB4" w:rsidRDefault="00A35DB4">
            <w:pPr>
              <w:spacing w:line="0" w:lineRule="auto"/>
              <w:jc w:val="center"/>
            </w:pPr>
          </w:p>
        </w:tc>
      </w:tr>
    </w:tbl>
    <w:p w:rsidR="00A35DB4" w:rsidRPr="00A35DB4" w:rsidRDefault="00A35DB4" w:rsidP="00A35DB4">
      <w:pPr>
        <w:pStyle w:val="ab"/>
        <w:rPr>
          <w:szCs w:val="12"/>
        </w:rPr>
      </w:pPr>
      <w:r w:rsidRPr="00A35DB4">
        <w:rPr>
          <w:szCs w:val="12"/>
        </w:rPr>
        <w:t>Российский рынок навигационных услуг стремительно эволюционирует от масштабных инфраструктурных пр</w:t>
      </w:r>
      <w:r w:rsidRPr="00A35DB4">
        <w:rPr>
          <w:szCs w:val="12"/>
        </w:rPr>
        <w:t>о</w:t>
      </w:r>
      <w:r w:rsidRPr="00A35DB4">
        <w:rPr>
          <w:szCs w:val="12"/>
        </w:rPr>
        <w:t>ектов в сторону создания на их основе сервисной экос</w:t>
      </w:r>
      <w:r w:rsidRPr="00A35DB4">
        <w:rPr>
          <w:szCs w:val="12"/>
        </w:rPr>
        <w:t>и</w:t>
      </w:r>
      <w:r w:rsidRPr="00A35DB4">
        <w:rPr>
          <w:szCs w:val="12"/>
        </w:rPr>
        <w:t>стемы и предоставления услуг конечным пользователям. Навигационно-информационные сервисы на базе техн</w:t>
      </w:r>
      <w:r w:rsidRPr="00A35DB4">
        <w:rPr>
          <w:szCs w:val="12"/>
        </w:rPr>
        <w:t>о</w:t>
      </w:r>
      <w:r w:rsidRPr="00A35DB4">
        <w:rPr>
          <w:szCs w:val="12"/>
        </w:rPr>
        <w:t>логий ГЛОНАСС сегодня позволяют пассажирам общес</w:t>
      </w:r>
      <w:r w:rsidRPr="00A35DB4">
        <w:rPr>
          <w:szCs w:val="12"/>
        </w:rPr>
        <w:t>т</w:t>
      </w:r>
      <w:r w:rsidRPr="00A35DB4">
        <w:rPr>
          <w:szCs w:val="12"/>
        </w:rPr>
        <w:t>венного транспорта следить за его перемещением в р</w:t>
      </w:r>
      <w:r w:rsidRPr="00A35DB4">
        <w:rPr>
          <w:szCs w:val="12"/>
        </w:rPr>
        <w:t>е</w:t>
      </w:r>
      <w:r w:rsidRPr="00A35DB4">
        <w:rPr>
          <w:szCs w:val="12"/>
        </w:rPr>
        <w:t>альном времени, а диспетчерам контролировать тран</w:t>
      </w:r>
      <w:r w:rsidRPr="00A35DB4">
        <w:rPr>
          <w:szCs w:val="12"/>
        </w:rPr>
        <w:t>с</w:t>
      </w:r>
      <w:r w:rsidRPr="00A35DB4">
        <w:rPr>
          <w:szCs w:val="12"/>
        </w:rPr>
        <w:t>порт на маршрутах, распределяя его в зависимости от пассажиропотока и дорожной ситуации. Подобную ко</w:t>
      </w:r>
      <w:r w:rsidRPr="00A35DB4">
        <w:rPr>
          <w:szCs w:val="12"/>
        </w:rPr>
        <w:t>м</w:t>
      </w:r>
      <w:r w:rsidRPr="00A35DB4">
        <w:rPr>
          <w:szCs w:val="12"/>
        </w:rPr>
        <w:t xml:space="preserve">плексную систему </w:t>
      </w:r>
      <w:proofErr w:type="gramStart"/>
      <w:r w:rsidRPr="00A35DB4">
        <w:rPr>
          <w:szCs w:val="12"/>
        </w:rPr>
        <w:t>с</w:t>
      </w:r>
      <w:proofErr w:type="gramEnd"/>
      <w:r w:rsidRPr="00A35DB4">
        <w:rPr>
          <w:szCs w:val="12"/>
        </w:rPr>
        <w:t xml:space="preserve"> </w:t>
      </w:r>
      <w:proofErr w:type="gramStart"/>
      <w:r w:rsidRPr="00A35DB4">
        <w:rPr>
          <w:szCs w:val="12"/>
        </w:rPr>
        <w:t>городским</w:t>
      </w:r>
      <w:proofErr w:type="gramEnd"/>
      <w:r w:rsidRPr="00A35DB4">
        <w:rPr>
          <w:szCs w:val="12"/>
        </w:rPr>
        <w:t xml:space="preserve"> транспортным </w:t>
      </w:r>
      <w:proofErr w:type="spellStart"/>
      <w:r w:rsidRPr="00A35DB4">
        <w:rPr>
          <w:szCs w:val="12"/>
        </w:rPr>
        <w:t>интернет-порталом</w:t>
      </w:r>
      <w:proofErr w:type="spellEnd"/>
      <w:r w:rsidRPr="00A35DB4">
        <w:rPr>
          <w:szCs w:val="12"/>
        </w:rPr>
        <w:t xml:space="preserve"> и информационными табло на остановках со</w:t>
      </w:r>
      <w:r w:rsidRPr="00A35DB4">
        <w:rPr>
          <w:szCs w:val="12"/>
        </w:rPr>
        <w:t>з</w:t>
      </w:r>
      <w:r w:rsidRPr="00A35DB4">
        <w:rPr>
          <w:szCs w:val="12"/>
        </w:rPr>
        <w:t xml:space="preserve">дал в Улан-Удэ </w:t>
      </w:r>
      <w:r w:rsidR="00721648">
        <w:rPr>
          <w:szCs w:val="12"/>
        </w:rPr>
        <w:t>«</w:t>
      </w:r>
      <w:proofErr w:type="spellStart"/>
      <w:r w:rsidRPr="00A35DB4">
        <w:rPr>
          <w:szCs w:val="12"/>
        </w:rPr>
        <w:t>СпейсТим</w:t>
      </w:r>
      <w:proofErr w:type="spellEnd"/>
      <w:r w:rsidRPr="00A35DB4">
        <w:rPr>
          <w:szCs w:val="12"/>
        </w:rPr>
        <w:t xml:space="preserve"> холдинг</w:t>
      </w:r>
      <w:r w:rsidR="00721648">
        <w:rPr>
          <w:szCs w:val="12"/>
        </w:rPr>
        <w:t>»</w:t>
      </w:r>
      <w:r w:rsidRPr="00A35DB4">
        <w:rPr>
          <w:szCs w:val="12"/>
        </w:rPr>
        <w:t>. Внедрение навиг</w:t>
      </w:r>
      <w:r w:rsidRPr="00A35DB4">
        <w:rPr>
          <w:szCs w:val="12"/>
        </w:rPr>
        <w:t>а</w:t>
      </w:r>
      <w:r w:rsidRPr="00A35DB4">
        <w:rPr>
          <w:szCs w:val="12"/>
        </w:rPr>
        <w:t>ционных технологий позволило повысить комфорт, удо</w:t>
      </w:r>
      <w:r w:rsidRPr="00A35DB4">
        <w:rPr>
          <w:szCs w:val="12"/>
        </w:rPr>
        <w:t>б</w:t>
      </w:r>
      <w:r w:rsidRPr="00A35DB4">
        <w:rPr>
          <w:szCs w:val="12"/>
        </w:rPr>
        <w:t>ство и общую безопасность пассажиров на транспорте.</w:t>
      </w:r>
      <w:r>
        <w:rPr>
          <w:szCs w:val="12"/>
        </w:rPr>
        <w:t xml:space="preserve"> </w:t>
      </w:r>
      <w:r w:rsidRPr="00A35DB4">
        <w:rPr>
          <w:szCs w:val="12"/>
        </w:rPr>
        <w:t>Для пассажиров Улан-Удэ создан информационный по</w:t>
      </w:r>
      <w:r w:rsidRPr="00A35DB4">
        <w:rPr>
          <w:szCs w:val="12"/>
        </w:rPr>
        <w:t>р</w:t>
      </w:r>
      <w:r w:rsidRPr="00A35DB4">
        <w:rPr>
          <w:szCs w:val="12"/>
        </w:rPr>
        <w:t>тал, позволяющий отслеживать перемещение обществе</w:t>
      </w:r>
      <w:r w:rsidRPr="00A35DB4">
        <w:rPr>
          <w:szCs w:val="12"/>
        </w:rPr>
        <w:t>н</w:t>
      </w:r>
      <w:r w:rsidRPr="00A35DB4">
        <w:rPr>
          <w:szCs w:val="12"/>
        </w:rPr>
        <w:t xml:space="preserve">ного транспорта, оснащенного оборудованием </w:t>
      </w:r>
      <w:r w:rsidRPr="00A35DB4">
        <w:rPr>
          <w:szCs w:val="12"/>
        </w:rPr>
        <w:lastRenderedPageBreak/>
        <w:t>ГЛОНАСС, в режиме реального времени. Такую же функцию выполняют информационные табло, устано</w:t>
      </w:r>
      <w:r w:rsidRPr="00A35DB4">
        <w:rPr>
          <w:szCs w:val="12"/>
        </w:rPr>
        <w:t>в</w:t>
      </w:r>
      <w:r w:rsidRPr="00A35DB4">
        <w:rPr>
          <w:szCs w:val="12"/>
        </w:rPr>
        <w:t>ленные на городских остановках. Теперь жители Улан-Удэ могут более эффективно распоряжаться своим врем</w:t>
      </w:r>
      <w:r w:rsidRPr="00A35DB4">
        <w:rPr>
          <w:szCs w:val="12"/>
        </w:rPr>
        <w:t>е</w:t>
      </w:r>
      <w:r w:rsidRPr="00A35DB4">
        <w:rPr>
          <w:szCs w:val="12"/>
        </w:rPr>
        <w:t>нем, ожидая прибытие автобусов. Контролирует работу общественного транспорта Служба контроля пассажи</w:t>
      </w:r>
      <w:r w:rsidRPr="00A35DB4">
        <w:rPr>
          <w:szCs w:val="12"/>
        </w:rPr>
        <w:t>р</w:t>
      </w:r>
      <w:r w:rsidRPr="00A35DB4">
        <w:rPr>
          <w:szCs w:val="12"/>
        </w:rPr>
        <w:t>ских перевозок Улан-Удэ.</w:t>
      </w:r>
      <w:r>
        <w:rPr>
          <w:szCs w:val="12"/>
        </w:rPr>
        <w:t xml:space="preserve"> </w:t>
      </w:r>
      <w:r w:rsidRPr="00A35DB4">
        <w:rPr>
          <w:szCs w:val="12"/>
        </w:rPr>
        <w:t>В диспетчерском центре ра</w:t>
      </w:r>
      <w:r w:rsidRPr="00A35DB4">
        <w:rPr>
          <w:szCs w:val="12"/>
        </w:rPr>
        <w:t>з</w:t>
      </w:r>
      <w:r w:rsidRPr="00A35DB4">
        <w:rPr>
          <w:szCs w:val="12"/>
        </w:rPr>
        <w:t xml:space="preserve">вернута система контроля пассажирского транспорта Улан-Удэ, </w:t>
      </w:r>
      <w:proofErr w:type="gramStart"/>
      <w:r w:rsidRPr="00A35DB4">
        <w:rPr>
          <w:szCs w:val="12"/>
        </w:rPr>
        <w:t>основу</w:t>
      </w:r>
      <w:proofErr w:type="gramEnd"/>
      <w:r w:rsidRPr="00A35DB4">
        <w:rPr>
          <w:szCs w:val="12"/>
        </w:rPr>
        <w:t xml:space="preserve"> которой составляет программное обе</w:t>
      </w:r>
      <w:r w:rsidRPr="00A35DB4">
        <w:rPr>
          <w:szCs w:val="12"/>
        </w:rPr>
        <w:t>с</w:t>
      </w:r>
      <w:r w:rsidRPr="00A35DB4">
        <w:rPr>
          <w:szCs w:val="12"/>
        </w:rPr>
        <w:t xml:space="preserve">печение ST </w:t>
      </w:r>
      <w:proofErr w:type="spellStart"/>
      <w:r w:rsidRPr="00A35DB4">
        <w:rPr>
          <w:szCs w:val="12"/>
        </w:rPr>
        <w:t>Passenger</w:t>
      </w:r>
      <w:proofErr w:type="spellEnd"/>
      <w:r w:rsidRPr="00A35DB4">
        <w:rPr>
          <w:szCs w:val="12"/>
        </w:rPr>
        <w:t xml:space="preserve"> </w:t>
      </w:r>
      <w:proofErr w:type="spellStart"/>
      <w:r w:rsidRPr="00A35DB4">
        <w:rPr>
          <w:szCs w:val="12"/>
        </w:rPr>
        <w:t>Pro</w:t>
      </w:r>
      <w:proofErr w:type="spellEnd"/>
      <w:r w:rsidRPr="00A35DB4">
        <w:rPr>
          <w:szCs w:val="12"/>
        </w:rPr>
        <w:t>. Система обеспечивает выпо</w:t>
      </w:r>
      <w:r w:rsidRPr="00A35DB4">
        <w:rPr>
          <w:szCs w:val="12"/>
        </w:rPr>
        <w:t>л</w:t>
      </w:r>
      <w:r w:rsidRPr="00A35DB4">
        <w:rPr>
          <w:szCs w:val="12"/>
        </w:rPr>
        <w:t>нение самых актуальных транспортных задач: диспетч</w:t>
      </w:r>
      <w:r w:rsidRPr="00A35DB4">
        <w:rPr>
          <w:szCs w:val="12"/>
        </w:rPr>
        <w:t>е</w:t>
      </w:r>
      <w:r w:rsidRPr="00A35DB4">
        <w:rPr>
          <w:szCs w:val="12"/>
        </w:rPr>
        <w:t>ризация, контроль и управление, учет и анализ работы пассажирского транспорта, работающего по фиксирова</w:t>
      </w:r>
      <w:r w:rsidRPr="00A35DB4">
        <w:rPr>
          <w:szCs w:val="12"/>
        </w:rPr>
        <w:t>н</w:t>
      </w:r>
      <w:r w:rsidRPr="00A35DB4">
        <w:rPr>
          <w:szCs w:val="12"/>
        </w:rPr>
        <w:t>ным маршрутам и графикам. В режиме реального врем</w:t>
      </w:r>
      <w:r w:rsidRPr="00A35DB4">
        <w:rPr>
          <w:szCs w:val="12"/>
        </w:rPr>
        <w:t>е</w:t>
      </w:r>
      <w:r w:rsidRPr="00A35DB4">
        <w:rPr>
          <w:szCs w:val="12"/>
        </w:rPr>
        <w:t>ни в диспетчерский центр поступает информация о работе транспортных средств: скорость, направление движения, местоположение и выполнение рейсов, возникновении внештатной ситуации на дороге и т.д.</w:t>
      </w:r>
      <w:r>
        <w:rPr>
          <w:szCs w:val="12"/>
        </w:rPr>
        <w:t xml:space="preserve"> </w:t>
      </w:r>
      <w:r w:rsidRPr="00A35DB4">
        <w:rPr>
          <w:szCs w:val="12"/>
        </w:rPr>
        <w:t>Установленное на муниципальный транспорт ГЛОНАСС оборудование п</w:t>
      </w:r>
      <w:r w:rsidRPr="00A35DB4">
        <w:rPr>
          <w:szCs w:val="12"/>
        </w:rPr>
        <w:t>о</w:t>
      </w:r>
      <w:r w:rsidRPr="00A35DB4">
        <w:rPr>
          <w:szCs w:val="12"/>
        </w:rPr>
        <w:t>зволяет прогнозировать точное время его прибытия на остановки, а также обеспечивать регулярность и инте</w:t>
      </w:r>
      <w:r w:rsidRPr="00A35DB4">
        <w:rPr>
          <w:szCs w:val="12"/>
        </w:rPr>
        <w:t>р</w:t>
      </w:r>
      <w:r w:rsidRPr="00A35DB4">
        <w:rPr>
          <w:szCs w:val="12"/>
        </w:rPr>
        <w:t>вальность следования по маршрутам. Диспетчеризация также помогает повысить трудовую дисциплину водит</w:t>
      </w:r>
      <w:r w:rsidRPr="00A35DB4">
        <w:rPr>
          <w:szCs w:val="12"/>
        </w:rPr>
        <w:t>е</w:t>
      </w:r>
      <w:r w:rsidRPr="00A35DB4">
        <w:rPr>
          <w:szCs w:val="12"/>
        </w:rPr>
        <w:t>лей: соблюдение скоростных режимов, режимов труда и отдыха.</w:t>
      </w:r>
    </w:p>
    <w:p w:rsidR="007D07DE" w:rsidRDefault="007D07DE">
      <w:pPr>
        <w:pStyle w:val="ae"/>
      </w:pPr>
      <w:bookmarkStart w:id="46" w:name="_Toc403983653"/>
      <w:bookmarkStart w:id="47" w:name="_Toc190000157"/>
      <w:r>
        <w:t>Республика Дагестан</w:t>
      </w:r>
      <w:bookmarkEnd w:id="46"/>
    </w:p>
    <w:p w:rsidR="007D07DE" w:rsidRDefault="007D07DE" w:rsidP="007D07DE">
      <w:pPr>
        <w:pStyle w:val="af0"/>
      </w:pPr>
      <w:bookmarkStart w:id="48" w:name="_Toc403983654"/>
      <w:r>
        <w:t>Совет муниципальных образований</w:t>
      </w:r>
      <w:bookmarkEnd w:id="48"/>
    </w:p>
    <w:p w:rsidR="007D07DE" w:rsidRPr="0000474C" w:rsidRDefault="007D07DE" w:rsidP="007D07DE">
      <w:pPr>
        <w:pStyle w:val="aa"/>
      </w:pPr>
      <w:bookmarkStart w:id="49" w:name="_Toc403983655"/>
      <w:r>
        <w:t>— Совет</w:t>
      </w:r>
      <w:r w:rsidRPr="0000474C">
        <w:t xml:space="preserve"> завершил цикл семинаров по вопросам </w:t>
      </w:r>
      <w:r>
        <w:t>местного самоуправления</w:t>
      </w:r>
      <w:bookmarkEnd w:id="49"/>
    </w:p>
    <w:p w:rsidR="007D07DE" w:rsidRPr="007D07DE" w:rsidRDefault="007D07DE" w:rsidP="007D07DE">
      <w:pPr>
        <w:pStyle w:val="ab"/>
      </w:pPr>
      <w:r w:rsidRPr="007D07DE">
        <w:t xml:space="preserve">В октябре по инициативе </w:t>
      </w:r>
      <w:r>
        <w:t>Совет муниципальных образ</w:t>
      </w:r>
      <w:r>
        <w:t>о</w:t>
      </w:r>
      <w:r>
        <w:t>ваний Республики Дагестан</w:t>
      </w:r>
      <w:r w:rsidRPr="007D07DE">
        <w:t xml:space="preserve"> и управления администрации главы и правительства республики по внутренней пол</w:t>
      </w:r>
      <w:r w:rsidRPr="007D07DE">
        <w:t>и</w:t>
      </w:r>
      <w:r w:rsidRPr="007D07DE">
        <w:t>тике и территориальному развитию состоялись обуча</w:t>
      </w:r>
      <w:r w:rsidRPr="007D07DE">
        <w:t>ю</w:t>
      </w:r>
      <w:r w:rsidRPr="007D07DE">
        <w:t>щие семинары для глав администраций всех типов мун</w:t>
      </w:r>
      <w:r w:rsidRPr="007D07DE">
        <w:t>и</w:t>
      </w:r>
      <w:r w:rsidRPr="007D07DE">
        <w:t xml:space="preserve">ципалитетов. Темы семинара: </w:t>
      </w:r>
      <w:r w:rsidR="00721648">
        <w:t>«</w:t>
      </w:r>
      <w:r w:rsidRPr="007D07DE">
        <w:t>О приведении уставов м</w:t>
      </w:r>
      <w:r w:rsidRPr="007D07DE">
        <w:t>у</w:t>
      </w:r>
      <w:r w:rsidRPr="007D07DE">
        <w:t>ниципальных образований в соответствии с федеральн</w:t>
      </w:r>
      <w:r w:rsidRPr="007D07DE">
        <w:t>ы</w:t>
      </w:r>
      <w:r w:rsidRPr="007D07DE">
        <w:t>ми и республиканскими законодательствами</w:t>
      </w:r>
      <w:r w:rsidR="00721648">
        <w:t>»</w:t>
      </w:r>
      <w:r w:rsidRPr="007D07DE">
        <w:t xml:space="preserve">, </w:t>
      </w:r>
      <w:r w:rsidR="00721648">
        <w:t>«</w:t>
      </w:r>
      <w:r w:rsidRPr="007D07DE">
        <w:t>О ходе реализации в муниципальных районах инвестиционных проектов по развитию экономики и социальной сферы</w:t>
      </w:r>
      <w:r w:rsidR="00721648">
        <w:t>»</w:t>
      </w:r>
      <w:r w:rsidRPr="007D07DE">
        <w:t xml:space="preserve">, </w:t>
      </w:r>
      <w:r w:rsidR="00721648">
        <w:t>«</w:t>
      </w:r>
      <w:r w:rsidRPr="007D07DE">
        <w:t>О примерной инструкции по делопроизводству в адм</w:t>
      </w:r>
      <w:r w:rsidRPr="007D07DE">
        <w:t>и</w:t>
      </w:r>
      <w:r w:rsidRPr="007D07DE">
        <w:t>нистрации сельского поселения в составе муниципальн</w:t>
      </w:r>
      <w:r w:rsidRPr="007D07DE">
        <w:t>о</w:t>
      </w:r>
      <w:r w:rsidRPr="007D07DE">
        <w:t>го района Республики Дагес</w:t>
      </w:r>
      <w:r>
        <w:t>т</w:t>
      </w:r>
      <w:r w:rsidRPr="007D07DE">
        <w:t>ан</w:t>
      </w:r>
      <w:r w:rsidR="00721648">
        <w:t>»</w:t>
      </w:r>
      <w:r w:rsidRPr="007D07DE">
        <w:t>. В рамках первой темы рассмотрены вопросы реализации республиканского з</w:t>
      </w:r>
      <w:r w:rsidRPr="007D07DE">
        <w:t>а</w:t>
      </w:r>
      <w:r w:rsidRPr="007D07DE">
        <w:t xml:space="preserve">кона от 16 сентября 2014 года №67 </w:t>
      </w:r>
      <w:r w:rsidR="00721648">
        <w:t>«</w:t>
      </w:r>
      <w:r w:rsidRPr="007D07DE">
        <w:t>О порядке формир</w:t>
      </w:r>
      <w:r w:rsidRPr="007D07DE">
        <w:t>о</w:t>
      </w:r>
      <w:r w:rsidRPr="007D07DE">
        <w:t>вания представительных органов муниципальных районов Республики Дагестан и избрания глав муниципальных образований Республики Дагестан</w:t>
      </w:r>
      <w:r w:rsidR="00721648">
        <w:t>»</w:t>
      </w:r>
      <w:r w:rsidRPr="007D07DE">
        <w:t>, принятого во испо</w:t>
      </w:r>
      <w:r w:rsidRPr="007D07DE">
        <w:t>л</w:t>
      </w:r>
      <w:r w:rsidRPr="007D07DE">
        <w:t xml:space="preserve">нение </w:t>
      </w:r>
      <w:r>
        <w:t>№</w:t>
      </w:r>
      <w:r w:rsidRPr="007D07DE">
        <w:t>136</w:t>
      </w:r>
      <w:r>
        <w:t>-ФЗ</w:t>
      </w:r>
      <w:r w:rsidRPr="007D07DE">
        <w:t>. Среди прочих официальных лиц на с</w:t>
      </w:r>
      <w:r w:rsidRPr="007D07DE">
        <w:t>е</w:t>
      </w:r>
      <w:r w:rsidRPr="007D07DE">
        <w:t>минарах выступали первый заместитель руководителя администрации главы и правительства Р</w:t>
      </w:r>
      <w:r>
        <w:t xml:space="preserve">еспублики </w:t>
      </w:r>
      <w:r w:rsidRPr="007D07DE">
        <w:t>Д</w:t>
      </w:r>
      <w:r>
        <w:t>аг</w:t>
      </w:r>
      <w:r>
        <w:t>е</w:t>
      </w:r>
      <w:r>
        <w:t>стан</w:t>
      </w:r>
      <w:r w:rsidRPr="007D07DE">
        <w:t xml:space="preserve"> Алексей Гасанов и исполнительный директор СМО Рамазан Алиев.</w:t>
      </w:r>
    </w:p>
    <w:p w:rsidR="00C6003A" w:rsidRDefault="00C6003A">
      <w:pPr>
        <w:pStyle w:val="ae"/>
      </w:pPr>
      <w:bookmarkStart w:id="50" w:name="_Toc403983656"/>
      <w:r>
        <w:t>Республика Кабардино-Балкария</w:t>
      </w:r>
      <w:bookmarkEnd w:id="50"/>
    </w:p>
    <w:p w:rsidR="00C6003A" w:rsidRDefault="00C6003A" w:rsidP="00C6003A">
      <w:pPr>
        <w:pStyle w:val="af1"/>
      </w:pPr>
      <w:bookmarkStart w:id="51" w:name="_Toc403983657"/>
      <w:r>
        <w:t>Нальчик</w:t>
      </w:r>
      <w:bookmarkEnd w:id="51"/>
    </w:p>
    <w:p w:rsidR="00C6003A" w:rsidRDefault="00C6003A" w:rsidP="00C6003A">
      <w:pPr>
        <w:pStyle w:val="aa"/>
      </w:pPr>
      <w:bookmarkStart w:id="52" w:name="_Toc403983658"/>
      <w:bookmarkStart w:id="53" w:name="nalchik"/>
      <w:r>
        <w:t>— В муниципалитете появятся троллейбусы, которые будут ездить без проводов</w:t>
      </w:r>
      <w:bookmarkEnd w:id="52"/>
    </w:p>
    <w:bookmarkEnd w:id="53"/>
    <w:p w:rsidR="00C6003A" w:rsidRPr="00C6003A" w:rsidRDefault="00C6003A" w:rsidP="00C6003A">
      <w:pPr>
        <w:pStyle w:val="ab"/>
        <w:rPr>
          <w:szCs w:val="13"/>
        </w:rPr>
      </w:pPr>
      <w:r w:rsidRPr="00C6003A">
        <w:rPr>
          <w:szCs w:val="16"/>
        </w:rPr>
        <w:t>Автотранспорт с автономным ходом для столицы респу</w:t>
      </w:r>
      <w:r w:rsidRPr="00C6003A">
        <w:rPr>
          <w:szCs w:val="16"/>
        </w:rPr>
        <w:t>б</w:t>
      </w:r>
      <w:r w:rsidRPr="00C6003A">
        <w:rPr>
          <w:szCs w:val="16"/>
        </w:rPr>
        <w:t xml:space="preserve">лики произведет Саратовский завод </w:t>
      </w:r>
      <w:r w:rsidR="00721648">
        <w:rPr>
          <w:szCs w:val="16"/>
        </w:rPr>
        <w:t>«</w:t>
      </w:r>
      <w:proofErr w:type="spellStart"/>
      <w:r w:rsidRPr="00C6003A">
        <w:rPr>
          <w:szCs w:val="16"/>
        </w:rPr>
        <w:t>Троллз</w:t>
      </w:r>
      <w:proofErr w:type="spellEnd"/>
      <w:r w:rsidR="00721648">
        <w:rPr>
          <w:szCs w:val="16"/>
        </w:rPr>
        <w:t>»</w:t>
      </w:r>
      <w:r w:rsidRPr="00C6003A">
        <w:rPr>
          <w:szCs w:val="16"/>
        </w:rPr>
        <w:t>.</w:t>
      </w:r>
      <w:r>
        <w:rPr>
          <w:szCs w:val="16"/>
        </w:rPr>
        <w:t xml:space="preserve"> </w:t>
      </w:r>
      <w:r w:rsidRPr="00C6003A">
        <w:rPr>
          <w:szCs w:val="16"/>
        </w:rPr>
        <w:t xml:space="preserve">В Нальчик будут поставлены троллейбусы, которые будут двигаться автономно, без питания от контактной сети. Чтобы они смогли передвигаться по городу без электропитания, их оснастят </w:t>
      </w:r>
      <w:proofErr w:type="spellStart"/>
      <w:proofErr w:type="gramStart"/>
      <w:r w:rsidRPr="00C6003A">
        <w:rPr>
          <w:szCs w:val="16"/>
        </w:rPr>
        <w:t>литий-ионными</w:t>
      </w:r>
      <w:proofErr w:type="spellEnd"/>
      <w:proofErr w:type="gramEnd"/>
      <w:r w:rsidRPr="00C6003A">
        <w:rPr>
          <w:szCs w:val="16"/>
        </w:rPr>
        <w:t xml:space="preserve"> аккумуляторами. Без питания троллейбусы смогут проехать до 50 км.</w:t>
      </w:r>
      <w:r>
        <w:rPr>
          <w:szCs w:val="16"/>
        </w:rPr>
        <w:t xml:space="preserve"> </w:t>
      </w:r>
      <w:r w:rsidRPr="00C6003A">
        <w:rPr>
          <w:szCs w:val="16"/>
        </w:rPr>
        <w:t>Такой обществе</w:t>
      </w:r>
      <w:r w:rsidRPr="00C6003A">
        <w:rPr>
          <w:szCs w:val="16"/>
        </w:rPr>
        <w:t>н</w:t>
      </w:r>
      <w:r w:rsidRPr="00C6003A">
        <w:rPr>
          <w:szCs w:val="16"/>
        </w:rPr>
        <w:lastRenderedPageBreak/>
        <w:t xml:space="preserve">ный транспорт с </w:t>
      </w:r>
      <w:proofErr w:type="spellStart"/>
      <w:proofErr w:type="gramStart"/>
      <w:r w:rsidRPr="00C6003A">
        <w:rPr>
          <w:szCs w:val="16"/>
        </w:rPr>
        <w:t>литий-ионными</w:t>
      </w:r>
      <w:proofErr w:type="spellEnd"/>
      <w:proofErr w:type="gramEnd"/>
      <w:r w:rsidRPr="00C6003A">
        <w:rPr>
          <w:szCs w:val="16"/>
        </w:rPr>
        <w:t xml:space="preserve"> аккумуляторами для </w:t>
      </w:r>
      <w:r>
        <w:rPr>
          <w:szCs w:val="16"/>
        </w:rPr>
        <w:t>республики</w:t>
      </w:r>
      <w:r w:rsidRPr="00C6003A">
        <w:rPr>
          <w:szCs w:val="16"/>
        </w:rPr>
        <w:t xml:space="preserve"> произведет Саратовский завод </w:t>
      </w:r>
      <w:r w:rsidR="00721648">
        <w:rPr>
          <w:szCs w:val="16"/>
        </w:rPr>
        <w:t>«</w:t>
      </w:r>
      <w:proofErr w:type="spellStart"/>
      <w:r w:rsidRPr="00C6003A">
        <w:rPr>
          <w:szCs w:val="16"/>
        </w:rPr>
        <w:t>Троллз</w:t>
      </w:r>
      <w:proofErr w:type="spellEnd"/>
      <w:r w:rsidR="00721648">
        <w:rPr>
          <w:szCs w:val="16"/>
        </w:rPr>
        <w:t>»</w:t>
      </w:r>
      <w:r w:rsidRPr="00C6003A">
        <w:rPr>
          <w:szCs w:val="16"/>
        </w:rPr>
        <w:t xml:space="preserve">. А аккумуляторы для них поставит портфельная компания </w:t>
      </w:r>
      <w:r w:rsidR="00721648">
        <w:rPr>
          <w:szCs w:val="16"/>
        </w:rPr>
        <w:t>«</w:t>
      </w:r>
      <w:proofErr w:type="spellStart"/>
      <w:r w:rsidRPr="00C6003A">
        <w:rPr>
          <w:szCs w:val="16"/>
        </w:rPr>
        <w:t>Роснано</w:t>
      </w:r>
      <w:proofErr w:type="spellEnd"/>
      <w:r w:rsidR="00721648">
        <w:rPr>
          <w:szCs w:val="16"/>
        </w:rPr>
        <w:t>»</w:t>
      </w:r>
      <w:r w:rsidRPr="00C6003A">
        <w:rPr>
          <w:szCs w:val="16"/>
        </w:rPr>
        <w:t xml:space="preserve"> </w:t>
      </w:r>
      <w:r w:rsidR="00721648">
        <w:rPr>
          <w:szCs w:val="16"/>
        </w:rPr>
        <w:t>«</w:t>
      </w:r>
      <w:proofErr w:type="spellStart"/>
      <w:r w:rsidRPr="00C6003A">
        <w:rPr>
          <w:szCs w:val="16"/>
        </w:rPr>
        <w:t>Лиотех</w:t>
      </w:r>
      <w:proofErr w:type="spellEnd"/>
      <w:r w:rsidR="00721648">
        <w:rPr>
          <w:szCs w:val="16"/>
        </w:rPr>
        <w:t>»</w:t>
      </w:r>
      <w:r w:rsidRPr="00C6003A">
        <w:rPr>
          <w:szCs w:val="16"/>
        </w:rPr>
        <w:t xml:space="preserve">. </w:t>
      </w:r>
      <w:proofErr w:type="spellStart"/>
      <w:proofErr w:type="gramStart"/>
      <w:r w:rsidRPr="00C6003A">
        <w:rPr>
          <w:szCs w:val="16"/>
        </w:rPr>
        <w:t>Литий-ионные</w:t>
      </w:r>
      <w:proofErr w:type="spellEnd"/>
      <w:proofErr w:type="gramEnd"/>
      <w:r w:rsidRPr="00C6003A">
        <w:rPr>
          <w:szCs w:val="16"/>
        </w:rPr>
        <w:t xml:space="preserve"> батареи </w:t>
      </w:r>
      <w:r w:rsidR="00721648">
        <w:rPr>
          <w:szCs w:val="16"/>
        </w:rPr>
        <w:t>«</w:t>
      </w:r>
      <w:proofErr w:type="spellStart"/>
      <w:r w:rsidRPr="00C6003A">
        <w:rPr>
          <w:szCs w:val="16"/>
        </w:rPr>
        <w:t>Лиотеха</w:t>
      </w:r>
      <w:proofErr w:type="spellEnd"/>
      <w:r w:rsidR="00721648">
        <w:rPr>
          <w:szCs w:val="16"/>
        </w:rPr>
        <w:t>»</w:t>
      </w:r>
      <w:r w:rsidRPr="00C6003A">
        <w:rPr>
          <w:szCs w:val="16"/>
        </w:rPr>
        <w:t xml:space="preserve"> уже используются на общественном транспорте Новос</w:t>
      </w:r>
      <w:r w:rsidRPr="00C6003A">
        <w:rPr>
          <w:szCs w:val="16"/>
        </w:rPr>
        <w:t>и</w:t>
      </w:r>
      <w:r w:rsidRPr="00C6003A">
        <w:rPr>
          <w:szCs w:val="16"/>
        </w:rPr>
        <w:t>бирска, Барнаула и Братска. Эти троллейбусы были опр</w:t>
      </w:r>
      <w:r w:rsidRPr="00C6003A">
        <w:rPr>
          <w:szCs w:val="16"/>
        </w:rPr>
        <w:t>о</w:t>
      </w:r>
      <w:r w:rsidRPr="00C6003A">
        <w:rPr>
          <w:szCs w:val="16"/>
        </w:rPr>
        <w:t>бованы также в Ставропольском крае, в Ставрополе.</w:t>
      </w:r>
      <w:r>
        <w:rPr>
          <w:rStyle w:val="apple-converted-space"/>
          <w:szCs w:val="16"/>
        </w:rPr>
        <w:t xml:space="preserve"> </w:t>
      </w:r>
      <w:r w:rsidRPr="00C6003A">
        <w:rPr>
          <w:szCs w:val="16"/>
        </w:rPr>
        <w:t>В республике, благодаря такому общественному транспо</w:t>
      </w:r>
      <w:r w:rsidRPr="00C6003A">
        <w:rPr>
          <w:szCs w:val="16"/>
        </w:rPr>
        <w:t>р</w:t>
      </w:r>
      <w:r w:rsidRPr="00C6003A">
        <w:rPr>
          <w:szCs w:val="16"/>
        </w:rPr>
        <w:t>ту, планируется значительно увеличить протяженность маршрутов, обеспечить транзит пассажиров на террит</w:t>
      </w:r>
      <w:r w:rsidRPr="00C6003A">
        <w:rPr>
          <w:szCs w:val="16"/>
        </w:rPr>
        <w:t>о</w:t>
      </w:r>
      <w:r w:rsidRPr="00C6003A">
        <w:rPr>
          <w:szCs w:val="16"/>
        </w:rPr>
        <w:t>риях, которые не охвачены контактной троллейбус</w:t>
      </w:r>
      <w:r>
        <w:rPr>
          <w:szCs w:val="16"/>
        </w:rPr>
        <w:t>ной сетью</w:t>
      </w:r>
      <w:r w:rsidRPr="00C6003A">
        <w:rPr>
          <w:szCs w:val="16"/>
        </w:rPr>
        <w:t>.</w:t>
      </w:r>
    </w:p>
    <w:p w:rsidR="005479DA" w:rsidRDefault="005479DA">
      <w:pPr>
        <w:pStyle w:val="ae"/>
      </w:pPr>
      <w:bookmarkStart w:id="54" w:name="_Toc403983659"/>
      <w:r>
        <w:t>Республика Карелия</w:t>
      </w:r>
      <w:bookmarkEnd w:id="54"/>
    </w:p>
    <w:p w:rsidR="005479DA" w:rsidRDefault="005479DA">
      <w:pPr>
        <w:pStyle w:val="af1"/>
      </w:pPr>
      <w:bookmarkStart w:id="55" w:name="_Toc403983660"/>
      <w:r>
        <w:t>Петрозаводск</w:t>
      </w:r>
      <w:bookmarkEnd w:id="55"/>
    </w:p>
    <w:p w:rsidR="004C79A1" w:rsidRDefault="004C79A1" w:rsidP="004C79A1">
      <w:pPr>
        <w:pStyle w:val="aa"/>
      </w:pPr>
      <w:bookmarkStart w:id="56" w:name="_Toc403983661"/>
      <w:bookmarkStart w:id="57" w:name="petrozavodsk"/>
      <w:r>
        <w:t xml:space="preserve">— </w:t>
      </w:r>
      <w:proofErr w:type="spellStart"/>
      <w:r>
        <w:t>Петрозаводчане</w:t>
      </w:r>
      <w:proofErr w:type="spellEnd"/>
      <w:r>
        <w:t xml:space="preserve"> вышли на митинг за сохранение тро</w:t>
      </w:r>
      <w:r>
        <w:t>л</w:t>
      </w:r>
      <w:r>
        <w:t>лейбусов</w:t>
      </w:r>
      <w:bookmarkEnd w:id="56"/>
    </w:p>
    <w:bookmarkEnd w:id="57"/>
    <w:p w:rsidR="004C79A1" w:rsidRDefault="004C79A1" w:rsidP="004C79A1">
      <w:pPr>
        <w:pStyle w:val="ab"/>
      </w:pPr>
      <w:r>
        <w:t>В</w:t>
      </w:r>
      <w:r w:rsidRPr="004C79A1">
        <w:t xml:space="preserve"> центре столицы Карелии прошел митинг за сохранение троллейбусного сообщения. Несмотря на снегопад, акция протеста собрала около 700 человек.</w:t>
      </w:r>
      <w:r>
        <w:t xml:space="preserve"> </w:t>
      </w:r>
      <w:r w:rsidRPr="004C79A1">
        <w:t>Люди держали в р</w:t>
      </w:r>
      <w:r w:rsidRPr="004C79A1">
        <w:t>у</w:t>
      </w:r>
      <w:r w:rsidRPr="004C79A1">
        <w:t xml:space="preserve">ках плакаты и транспаранты </w:t>
      </w:r>
      <w:r w:rsidR="00721648">
        <w:t>«</w:t>
      </w:r>
      <w:r w:rsidRPr="004C79A1">
        <w:t>Городскому электротран</w:t>
      </w:r>
      <w:r w:rsidRPr="004C79A1">
        <w:t>с</w:t>
      </w:r>
      <w:r w:rsidRPr="004C79A1">
        <w:t>порту республиканскую финансовую поддержку</w:t>
      </w:r>
      <w:r w:rsidR="00721648">
        <w:t>»</w:t>
      </w:r>
      <w:r w:rsidRPr="004C79A1">
        <w:t xml:space="preserve">, </w:t>
      </w:r>
      <w:r w:rsidR="00721648">
        <w:t>«</w:t>
      </w:r>
      <w:r w:rsidRPr="004C79A1">
        <w:t>Об</w:t>
      </w:r>
      <w:r w:rsidRPr="004C79A1">
        <w:t>е</w:t>
      </w:r>
      <w:r w:rsidRPr="004C79A1">
        <w:t>щания Главы Республики Карелия о финансовой по</w:t>
      </w:r>
      <w:r w:rsidRPr="004C79A1">
        <w:t>д</w:t>
      </w:r>
      <w:r w:rsidRPr="004C79A1">
        <w:t>держке троллейбусного движения — в жизнь</w:t>
      </w:r>
      <w:r w:rsidR="00721648">
        <w:t>»</w:t>
      </w:r>
      <w:r w:rsidRPr="004C79A1">
        <w:t xml:space="preserve">, </w:t>
      </w:r>
      <w:r w:rsidR="00721648">
        <w:t>«</w:t>
      </w:r>
      <w:r w:rsidRPr="004C79A1">
        <w:t>Горож</w:t>
      </w:r>
      <w:r w:rsidRPr="004C79A1">
        <w:t>а</w:t>
      </w:r>
      <w:r w:rsidRPr="004C79A1">
        <w:t>нам — муниципальный транспорт</w:t>
      </w:r>
      <w:r w:rsidR="00721648">
        <w:t>»</w:t>
      </w:r>
      <w:r w:rsidRPr="004C79A1">
        <w:t xml:space="preserve">, </w:t>
      </w:r>
      <w:r w:rsidR="00721648">
        <w:t>«</w:t>
      </w:r>
      <w:r w:rsidRPr="004C79A1">
        <w:t>Льготный проезд школьникам и студентам</w:t>
      </w:r>
      <w:r w:rsidR="00721648">
        <w:t>»</w:t>
      </w:r>
      <w:r w:rsidRPr="004C79A1">
        <w:t xml:space="preserve"> и другие.</w:t>
      </w:r>
      <w:r>
        <w:t xml:space="preserve"> </w:t>
      </w:r>
      <w:r w:rsidRPr="004C79A1">
        <w:t xml:space="preserve">Перед </w:t>
      </w:r>
      <w:proofErr w:type="gramStart"/>
      <w:r w:rsidRPr="004C79A1">
        <w:t>собравшимися</w:t>
      </w:r>
      <w:proofErr w:type="gramEnd"/>
      <w:r w:rsidRPr="004C79A1">
        <w:t xml:space="preserve"> выступили работники троллейбусного управления, пре</w:t>
      </w:r>
      <w:r w:rsidRPr="004C79A1">
        <w:t>д</w:t>
      </w:r>
      <w:r w:rsidRPr="004C79A1">
        <w:t xml:space="preserve">седатель </w:t>
      </w:r>
      <w:proofErr w:type="spellStart"/>
      <w:r w:rsidRPr="004C79A1">
        <w:t>Петросовета</w:t>
      </w:r>
      <w:proofErr w:type="spellEnd"/>
      <w:r w:rsidRPr="004C79A1">
        <w:t xml:space="preserve"> Олег Фокин и руководитель ст</w:t>
      </w:r>
      <w:r w:rsidRPr="004C79A1">
        <w:t>у</w:t>
      </w:r>
      <w:r w:rsidRPr="004C79A1">
        <w:t xml:space="preserve">денческого профсоюза </w:t>
      </w:r>
      <w:proofErr w:type="spellStart"/>
      <w:r w:rsidRPr="004C79A1">
        <w:t>ПетрГУ</w:t>
      </w:r>
      <w:proofErr w:type="spellEnd"/>
      <w:r w:rsidRPr="004C79A1">
        <w:t xml:space="preserve"> Алексей </w:t>
      </w:r>
      <w:proofErr w:type="spellStart"/>
      <w:r w:rsidRPr="004C79A1">
        <w:t>Бутенко</w:t>
      </w:r>
      <w:proofErr w:type="spellEnd"/>
      <w:r w:rsidRPr="004C79A1">
        <w:t>.</w:t>
      </w:r>
      <w:r>
        <w:t xml:space="preserve"> </w:t>
      </w:r>
      <w:r w:rsidRPr="004C79A1">
        <w:t>По сл</w:t>
      </w:r>
      <w:r w:rsidRPr="004C79A1">
        <w:t>о</w:t>
      </w:r>
      <w:r w:rsidRPr="004C79A1">
        <w:t>вам спикера городского Совета, троллейбусное управл</w:t>
      </w:r>
      <w:r w:rsidRPr="004C79A1">
        <w:t>е</w:t>
      </w:r>
      <w:r w:rsidRPr="004C79A1">
        <w:t>ние может исчезнуть уже в этом году, если этому не п</w:t>
      </w:r>
      <w:r w:rsidRPr="004C79A1">
        <w:t>о</w:t>
      </w:r>
      <w:r w:rsidRPr="004C79A1">
        <w:t xml:space="preserve">мешать. Однако чтобы сохранить троллейбусы, нужно погасить кредиторскую задолженность предприятия в размере 60 </w:t>
      </w:r>
      <w:proofErr w:type="spellStart"/>
      <w:proofErr w:type="gramStart"/>
      <w:r w:rsidRPr="004C79A1">
        <w:t>млн</w:t>
      </w:r>
      <w:proofErr w:type="spellEnd"/>
      <w:proofErr w:type="gramEnd"/>
      <w:r w:rsidRPr="004C79A1">
        <w:t xml:space="preserve"> руб. По мнению </w:t>
      </w:r>
      <w:r>
        <w:t>О.</w:t>
      </w:r>
      <w:r w:rsidRPr="004C79A1">
        <w:t>Фокина, финансовую помощь в этой ситуации должны оказать республика</w:t>
      </w:r>
      <w:r w:rsidRPr="004C79A1">
        <w:t>н</w:t>
      </w:r>
      <w:r w:rsidRPr="004C79A1">
        <w:t>ские власти.</w:t>
      </w:r>
      <w:r>
        <w:t xml:space="preserve"> М</w:t>
      </w:r>
      <w:r w:rsidRPr="004C79A1">
        <w:t xml:space="preserve">униципальное предприятие </w:t>
      </w:r>
      <w:r w:rsidR="00721648">
        <w:t>«</w:t>
      </w:r>
      <w:r w:rsidRPr="004C79A1">
        <w:t>Городской транспорт</w:t>
      </w:r>
      <w:r w:rsidR="00721648">
        <w:t>»</w:t>
      </w:r>
      <w:r w:rsidRPr="004C79A1">
        <w:t xml:space="preserve"> (бывшее троллейбусное управление) сейчас переживает банкротство и находится в стадии внешнего управления.</w:t>
      </w:r>
      <w:r>
        <w:t xml:space="preserve"> </w:t>
      </w:r>
      <w:r w:rsidRPr="004C79A1">
        <w:t>Некоторое время назад ряд частных авт</w:t>
      </w:r>
      <w:r w:rsidRPr="004C79A1">
        <w:t>о</w:t>
      </w:r>
      <w:r w:rsidRPr="004C79A1">
        <w:t>транспортных компаний, для которых троллейбусы явл</w:t>
      </w:r>
      <w:r w:rsidRPr="004C79A1">
        <w:t>я</w:t>
      </w:r>
      <w:r w:rsidRPr="004C79A1">
        <w:t xml:space="preserve">ются прямыми конкурентами, выкупил часть долгов </w:t>
      </w:r>
      <w:r w:rsidR="00721648">
        <w:t>«</w:t>
      </w:r>
      <w:r w:rsidRPr="004C79A1">
        <w:t>Г</w:t>
      </w:r>
      <w:r w:rsidRPr="004C79A1">
        <w:t>о</w:t>
      </w:r>
      <w:r w:rsidRPr="004C79A1">
        <w:t>родского транспорта</w:t>
      </w:r>
      <w:r w:rsidR="00721648">
        <w:t>»</w:t>
      </w:r>
      <w:r w:rsidRPr="004C79A1">
        <w:t xml:space="preserve"> и попытался сменить внешнего управляющего.</w:t>
      </w:r>
    </w:p>
    <w:p w:rsidR="00F47820" w:rsidRDefault="00F47820">
      <w:pPr>
        <w:pStyle w:val="ae"/>
      </w:pPr>
      <w:bookmarkStart w:id="58" w:name="_Toc403983662"/>
      <w:r>
        <w:t>Республика Крым</w:t>
      </w:r>
      <w:bookmarkEnd w:id="58"/>
    </w:p>
    <w:p w:rsidR="00F47820" w:rsidRDefault="00F47820" w:rsidP="00F47820">
      <w:pPr>
        <w:pStyle w:val="aa"/>
      </w:pPr>
      <w:bookmarkStart w:id="59" w:name="_Toc403983663"/>
      <w:bookmarkStart w:id="60" w:name="krim"/>
      <w:r>
        <w:t>— Прое</w:t>
      </w:r>
      <w:proofErr w:type="gramStart"/>
      <w:r>
        <w:t>зд в кр</w:t>
      </w:r>
      <w:proofErr w:type="gramEnd"/>
      <w:r>
        <w:t>ымском общественном транспорте под</w:t>
      </w:r>
      <w:r>
        <w:t>о</w:t>
      </w:r>
      <w:r>
        <w:t>рожает с 2015 года</w:t>
      </w:r>
      <w:bookmarkEnd w:id="59"/>
    </w:p>
    <w:bookmarkEnd w:id="60"/>
    <w:p w:rsidR="00F47820" w:rsidRPr="00F47820" w:rsidRDefault="00F47820" w:rsidP="00F47820">
      <w:pPr>
        <w:pStyle w:val="ab"/>
        <w:rPr>
          <w:szCs w:val="20"/>
        </w:rPr>
      </w:pPr>
      <w:r w:rsidRPr="00F47820">
        <w:rPr>
          <w:szCs w:val="20"/>
        </w:rPr>
        <w:t>В Государственном комитете по ценам и тарифам Ре</w:t>
      </w:r>
      <w:r w:rsidRPr="00F47820">
        <w:rPr>
          <w:szCs w:val="20"/>
        </w:rPr>
        <w:t>с</w:t>
      </w:r>
      <w:r w:rsidRPr="00F47820">
        <w:rPr>
          <w:szCs w:val="20"/>
        </w:rPr>
        <w:t>публики Крым сообщили о повышении стоимости прое</w:t>
      </w:r>
      <w:r w:rsidRPr="00F47820">
        <w:rPr>
          <w:szCs w:val="20"/>
        </w:rPr>
        <w:t>з</w:t>
      </w:r>
      <w:r w:rsidRPr="00F47820">
        <w:rPr>
          <w:szCs w:val="20"/>
        </w:rPr>
        <w:t xml:space="preserve">да в городском и пригородном </w:t>
      </w:r>
      <w:proofErr w:type="spellStart"/>
      <w:r w:rsidRPr="00F47820">
        <w:rPr>
          <w:szCs w:val="20"/>
        </w:rPr>
        <w:t>электротраспорте</w:t>
      </w:r>
      <w:proofErr w:type="spellEnd"/>
      <w:r w:rsidRPr="00F47820">
        <w:rPr>
          <w:szCs w:val="20"/>
        </w:rPr>
        <w:t>.</w:t>
      </w:r>
      <w:r>
        <w:rPr>
          <w:rStyle w:val="apple-converted-space"/>
          <w:szCs w:val="20"/>
        </w:rPr>
        <w:t xml:space="preserve"> </w:t>
      </w:r>
      <w:r w:rsidR="00721648">
        <w:rPr>
          <w:szCs w:val="20"/>
        </w:rPr>
        <w:t>«</w:t>
      </w:r>
      <w:r w:rsidRPr="00F47820">
        <w:rPr>
          <w:szCs w:val="20"/>
        </w:rPr>
        <w:t>Тар</w:t>
      </w:r>
      <w:r w:rsidRPr="00F47820">
        <w:rPr>
          <w:szCs w:val="20"/>
        </w:rPr>
        <w:t>и</w:t>
      </w:r>
      <w:r w:rsidRPr="00F47820">
        <w:rPr>
          <w:szCs w:val="20"/>
        </w:rPr>
        <w:t>фы на проезд в троллейбусе, как мы считаем, безусловно, будут выше, потому что 4 руб</w:t>
      </w:r>
      <w:r>
        <w:rPr>
          <w:szCs w:val="20"/>
        </w:rPr>
        <w:t>.</w:t>
      </w:r>
      <w:r w:rsidRPr="00F47820">
        <w:rPr>
          <w:szCs w:val="20"/>
        </w:rPr>
        <w:t xml:space="preserve"> 25 коп</w:t>
      </w:r>
      <w:proofErr w:type="gramStart"/>
      <w:r>
        <w:rPr>
          <w:szCs w:val="20"/>
        </w:rPr>
        <w:t>.</w:t>
      </w:r>
      <w:proofErr w:type="gramEnd"/>
      <w:r w:rsidRPr="00F47820">
        <w:rPr>
          <w:szCs w:val="20"/>
        </w:rPr>
        <w:t xml:space="preserve"> ‒ </w:t>
      </w:r>
      <w:proofErr w:type="gramStart"/>
      <w:r w:rsidRPr="00F47820">
        <w:rPr>
          <w:szCs w:val="20"/>
        </w:rPr>
        <w:t>э</w:t>
      </w:r>
      <w:proofErr w:type="gramEnd"/>
      <w:r w:rsidRPr="00F47820">
        <w:rPr>
          <w:szCs w:val="20"/>
        </w:rPr>
        <w:t>кономически необоснованный тариф, он был переведен с гривен в ру</w:t>
      </w:r>
      <w:r w:rsidRPr="00F47820">
        <w:rPr>
          <w:szCs w:val="20"/>
        </w:rPr>
        <w:t>б</w:t>
      </w:r>
      <w:r w:rsidRPr="00F47820">
        <w:rPr>
          <w:szCs w:val="20"/>
        </w:rPr>
        <w:t>ли по курсу 3,4</w:t>
      </w:r>
      <w:r w:rsidR="00721648">
        <w:rPr>
          <w:szCs w:val="20"/>
        </w:rPr>
        <w:t>»</w:t>
      </w:r>
      <w:r w:rsidRPr="00F47820">
        <w:rPr>
          <w:szCs w:val="20"/>
        </w:rPr>
        <w:t xml:space="preserve">, ‒ </w:t>
      </w:r>
      <w:r>
        <w:rPr>
          <w:szCs w:val="20"/>
        </w:rPr>
        <w:t>сообщила</w:t>
      </w:r>
      <w:r w:rsidRPr="00F47820">
        <w:rPr>
          <w:szCs w:val="20"/>
        </w:rPr>
        <w:t xml:space="preserve"> и.о. председателя госком</w:t>
      </w:r>
      <w:r w:rsidRPr="00F47820">
        <w:rPr>
          <w:szCs w:val="20"/>
        </w:rPr>
        <w:t>и</w:t>
      </w:r>
      <w:r w:rsidRPr="00F47820">
        <w:rPr>
          <w:szCs w:val="20"/>
        </w:rPr>
        <w:t xml:space="preserve">тета по ценам и тарифам </w:t>
      </w:r>
      <w:r>
        <w:rPr>
          <w:szCs w:val="20"/>
        </w:rPr>
        <w:t>Крыма</w:t>
      </w:r>
      <w:r w:rsidRPr="00F47820">
        <w:rPr>
          <w:szCs w:val="20"/>
        </w:rPr>
        <w:t xml:space="preserve"> Ольг</w:t>
      </w:r>
      <w:r>
        <w:rPr>
          <w:szCs w:val="20"/>
        </w:rPr>
        <w:t>а</w:t>
      </w:r>
      <w:r w:rsidRPr="00F47820">
        <w:rPr>
          <w:szCs w:val="20"/>
        </w:rPr>
        <w:t xml:space="preserve"> Игошин</w:t>
      </w:r>
      <w:r>
        <w:rPr>
          <w:szCs w:val="20"/>
        </w:rPr>
        <w:t>а</w:t>
      </w:r>
      <w:r w:rsidRPr="00F47820">
        <w:rPr>
          <w:szCs w:val="20"/>
        </w:rPr>
        <w:t>.</w:t>
      </w:r>
      <w:r>
        <w:rPr>
          <w:szCs w:val="20"/>
        </w:rPr>
        <w:t xml:space="preserve"> </w:t>
      </w:r>
      <w:r w:rsidRPr="00F47820">
        <w:rPr>
          <w:szCs w:val="20"/>
        </w:rPr>
        <w:t>Новые тарифы на прое</w:t>
      </w:r>
      <w:proofErr w:type="gramStart"/>
      <w:r w:rsidRPr="00F47820">
        <w:rPr>
          <w:szCs w:val="20"/>
        </w:rPr>
        <w:t>зд в тр</w:t>
      </w:r>
      <w:proofErr w:type="gramEnd"/>
      <w:r w:rsidRPr="00F47820">
        <w:rPr>
          <w:szCs w:val="20"/>
        </w:rPr>
        <w:t>оллейбусе начнут действовать с 2015 года, отметила она.</w:t>
      </w:r>
      <w:r>
        <w:rPr>
          <w:szCs w:val="20"/>
        </w:rPr>
        <w:t xml:space="preserve"> Р</w:t>
      </w:r>
      <w:r w:rsidRPr="00F47820">
        <w:rPr>
          <w:szCs w:val="20"/>
        </w:rPr>
        <w:t xml:space="preserve">анее, в августе </w:t>
      </w:r>
      <w:proofErr w:type="spellStart"/>
      <w:r w:rsidRPr="00F47820">
        <w:rPr>
          <w:szCs w:val="20"/>
        </w:rPr>
        <w:t>Минтранспорта</w:t>
      </w:r>
      <w:proofErr w:type="spellEnd"/>
      <w:r w:rsidRPr="00F47820">
        <w:rPr>
          <w:szCs w:val="20"/>
        </w:rPr>
        <w:t xml:space="preserve"> Крыма и КРПП </w:t>
      </w:r>
      <w:r w:rsidR="00721648">
        <w:rPr>
          <w:szCs w:val="20"/>
        </w:rPr>
        <w:t>«</w:t>
      </w:r>
      <w:proofErr w:type="spellStart"/>
      <w:r w:rsidRPr="00F47820">
        <w:rPr>
          <w:szCs w:val="20"/>
        </w:rPr>
        <w:t>Крымтроллейбус</w:t>
      </w:r>
      <w:proofErr w:type="spellEnd"/>
      <w:r w:rsidR="00721648">
        <w:rPr>
          <w:szCs w:val="20"/>
        </w:rPr>
        <w:t>»</w:t>
      </w:r>
      <w:r w:rsidRPr="00F47820">
        <w:rPr>
          <w:szCs w:val="20"/>
        </w:rPr>
        <w:t xml:space="preserve"> обсудили перспект</w:t>
      </w:r>
      <w:r w:rsidRPr="00F47820">
        <w:rPr>
          <w:szCs w:val="20"/>
        </w:rPr>
        <w:t>и</w:t>
      </w:r>
      <w:r w:rsidRPr="00F47820">
        <w:rPr>
          <w:szCs w:val="20"/>
        </w:rPr>
        <w:t>вы закупки новых троллейбусов: на эти цели из фед</w:t>
      </w:r>
      <w:r w:rsidRPr="00F47820">
        <w:rPr>
          <w:szCs w:val="20"/>
        </w:rPr>
        <w:t>е</w:t>
      </w:r>
      <w:r w:rsidRPr="00F47820">
        <w:rPr>
          <w:szCs w:val="20"/>
        </w:rPr>
        <w:t xml:space="preserve">рального бюджета выделили 26 </w:t>
      </w:r>
      <w:proofErr w:type="spellStart"/>
      <w:proofErr w:type="gramStart"/>
      <w:r w:rsidRPr="00F47820">
        <w:rPr>
          <w:szCs w:val="20"/>
        </w:rPr>
        <w:t>млн</w:t>
      </w:r>
      <w:proofErr w:type="spellEnd"/>
      <w:proofErr w:type="gramEnd"/>
      <w:r w:rsidRPr="00F47820">
        <w:rPr>
          <w:szCs w:val="20"/>
        </w:rPr>
        <w:t xml:space="preserve"> руб. Транспорт пр</w:t>
      </w:r>
      <w:r w:rsidRPr="00F47820">
        <w:rPr>
          <w:szCs w:val="20"/>
        </w:rPr>
        <w:t>и</w:t>
      </w:r>
      <w:r w:rsidRPr="00F47820">
        <w:rPr>
          <w:szCs w:val="20"/>
        </w:rPr>
        <w:t xml:space="preserve">обретут в рамках республиканской программы </w:t>
      </w:r>
      <w:r w:rsidR="00721648">
        <w:rPr>
          <w:szCs w:val="20"/>
        </w:rPr>
        <w:t>«</w:t>
      </w:r>
      <w:r w:rsidRPr="00F47820">
        <w:rPr>
          <w:szCs w:val="20"/>
        </w:rPr>
        <w:t>Досту</w:t>
      </w:r>
      <w:r w:rsidRPr="00F47820">
        <w:rPr>
          <w:szCs w:val="20"/>
        </w:rPr>
        <w:t>п</w:t>
      </w:r>
      <w:r w:rsidRPr="00F47820">
        <w:rPr>
          <w:szCs w:val="20"/>
        </w:rPr>
        <w:t>ная среда</w:t>
      </w:r>
      <w:r w:rsidR="00721648">
        <w:rPr>
          <w:szCs w:val="20"/>
        </w:rPr>
        <w:t>»</w:t>
      </w:r>
      <w:r w:rsidRPr="00F47820">
        <w:rPr>
          <w:szCs w:val="20"/>
        </w:rPr>
        <w:t xml:space="preserve"> 2014</w:t>
      </w:r>
      <w:r w:rsidR="00721648">
        <w:rPr>
          <w:szCs w:val="20"/>
        </w:rPr>
        <w:t>»</w:t>
      </w:r>
      <w:r w:rsidRPr="00F47820">
        <w:rPr>
          <w:szCs w:val="20"/>
        </w:rPr>
        <w:t>.</w:t>
      </w:r>
      <w:r>
        <w:rPr>
          <w:szCs w:val="20"/>
        </w:rPr>
        <w:t xml:space="preserve"> </w:t>
      </w:r>
      <w:r w:rsidRPr="00F47820">
        <w:rPr>
          <w:szCs w:val="20"/>
        </w:rPr>
        <w:t>Сумма пойдет на покупку специализ</w:t>
      </w:r>
      <w:r w:rsidRPr="00F47820">
        <w:rPr>
          <w:szCs w:val="20"/>
        </w:rPr>
        <w:t>и</w:t>
      </w:r>
      <w:r w:rsidRPr="00F47820">
        <w:rPr>
          <w:szCs w:val="20"/>
        </w:rPr>
        <w:t xml:space="preserve">рованных </w:t>
      </w:r>
      <w:proofErr w:type="spellStart"/>
      <w:r w:rsidRPr="00F47820">
        <w:rPr>
          <w:szCs w:val="20"/>
        </w:rPr>
        <w:t>низкопольных</w:t>
      </w:r>
      <w:proofErr w:type="spellEnd"/>
      <w:r w:rsidRPr="00F47820">
        <w:rPr>
          <w:szCs w:val="20"/>
        </w:rPr>
        <w:t xml:space="preserve"> троллейбусов, предназначенных для комфортной и безопасной перевозки людей с огран</w:t>
      </w:r>
      <w:r w:rsidRPr="00F47820">
        <w:rPr>
          <w:szCs w:val="20"/>
        </w:rPr>
        <w:t>и</w:t>
      </w:r>
      <w:r w:rsidRPr="00F47820">
        <w:rPr>
          <w:szCs w:val="20"/>
        </w:rPr>
        <w:t xml:space="preserve">ченными физическими возможностями и </w:t>
      </w:r>
      <w:proofErr w:type="spellStart"/>
      <w:r w:rsidRPr="00F47820">
        <w:rPr>
          <w:szCs w:val="20"/>
        </w:rPr>
        <w:t>маломобильных</w:t>
      </w:r>
      <w:proofErr w:type="spellEnd"/>
      <w:r w:rsidRPr="00F47820">
        <w:rPr>
          <w:szCs w:val="20"/>
        </w:rPr>
        <w:t xml:space="preserve"> </w:t>
      </w:r>
      <w:r w:rsidRPr="00F47820">
        <w:rPr>
          <w:szCs w:val="20"/>
        </w:rPr>
        <w:lastRenderedPageBreak/>
        <w:t>групп населения.</w:t>
      </w:r>
      <w:r>
        <w:rPr>
          <w:szCs w:val="20"/>
        </w:rPr>
        <w:t xml:space="preserve"> </w:t>
      </w:r>
      <w:r w:rsidR="00721648">
        <w:rPr>
          <w:szCs w:val="20"/>
        </w:rPr>
        <w:t>«</w:t>
      </w:r>
      <w:r w:rsidRPr="00F47820">
        <w:rPr>
          <w:szCs w:val="20"/>
        </w:rPr>
        <w:t xml:space="preserve">Одна из ключевых задач руководства республики </w:t>
      </w:r>
      <w:r w:rsidR="00F050ED">
        <w:rPr>
          <w:szCs w:val="20"/>
        </w:rPr>
        <w:t>—</w:t>
      </w:r>
      <w:r w:rsidRPr="00F47820">
        <w:rPr>
          <w:szCs w:val="20"/>
        </w:rPr>
        <w:t xml:space="preserve"> это создание максимально комфортных условий для жизни людей. Приобретение </w:t>
      </w:r>
      <w:proofErr w:type="spellStart"/>
      <w:r w:rsidRPr="00F47820">
        <w:rPr>
          <w:szCs w:val="20"/>
        </w:rPr>
        <w:t>низкопольных</w:t>
      </w:r>
      <w:proofErr w:type="spellEnd"/>
      <w:r w:rsidRPr="00F47820">
        <w:rPr>
          <w:szCs w:val="20"/>
        </w:rPr>
        <w:t xml:space="preserve"> троллейбусов в рамках программы </w:t>
      </w:r>
      <w:r w:rsidR="00721648">
        <w:rPr>
          <w:szCs w:val="20"/>
        </w:rPr>
        <w:t>«</w:t>
      </w:r>
      <w:r w:rsidRPr="00F47820">
        <w:rPr>
          <w:szCs w:val="20"/>
        </w:rPr>
        <w:t>Доступная среда</w:t>
      </w:r>
      <w:r w:rsidR="00721648">
        <w:rPr>
          <w:szCs w:val="20"/>
        </w:rPr>
        <w:t>»</w:t>
      </w:r>
      <w:r w:rsidRPr="00F47820">
        <w:rPr>
          <w:szCs w:val="20"/>
        </w:rPr>
        <w:t xml:space="preserve"> еще один шаг к этому. В Симферополе создастся более современная инфраструктура не только для людей с огр</w:t>
      </w:r>
      <w:r w:rsidRPr="00F47820">
        <w:rPr>
          <w:szCs w:val="20"/>
        </w:rPr>
        <w:t>а</w:t>
      </w:r>
      <w:r w:rsidRPr="00F47820">
        <w:rPr>
          <w:szCs w:val="20"/>
        </w:rPr>
        <w:t>ниченными возможностями, но и для пожилых людей, мам с колясками. Передвижение по городу станет намн</w:t>
      </w:r>
      <w:r w:rsidRPr="00F47820">
        <w:rPr>
          <w:szCs w:val="20"/>
        </w:rPr>
        <w:t>о</w:t>
      </w:r>
      <w:r w:rsidRPr="00F47820">
        <w:rPr>
          <w:szCs w:val="20"/>
        </w:rPr>
        <w:t>го удобнее</w:t>
      </w:r>
      <w:r w:rsidR="00721648">
        <w:rPr>
          <w:szCs w:val="20"/>
        </w:rPr>
        <w:t>»</w:t>
      </w:r>
      <w:r w:rsidRPr="00F47820">
        <w:rPr>
          <w:szCs w:val="20"/>
        </w:rPr>
        <w:t xml:space="preserve">, </w:t>
      </w:r>
      <w:r w:rsidR="00F050ED">
        <w:rPr>
          <w:szCs w:val="20"/>
        </w:rPr>
        <w:t>—</w:t>
      </w:r>
      <w:r w:rsidRPr="00F47820">
        <w:rPr>
          <w:szCs w:val="20"/>
        </w:rPr>
        <w:t xml:space="preserve"> пояснил и. о. министра транспорта </w:t>
      </w:r>
      <w:r>
        <w:rPr>
          <w:szCs w:val="20"/>
        </w:rPr>
        <w:t>Крыма</w:t>
      </w:r>
      <w:r w:rsidRPr="00F47820">
        <w:rPr>
          <w:szCs w:val="20"/>
        </w:rPr>
        <w:t xml:space="preserve"> Анатолий </w:t>
      </w:r>
      <w:proofErr w:type="spellStart"/>
      <w:r w:rsidRPr="00F47820">
        <w:rPr>
          <w:szCs w:val="20"/>
        </w:rPr>
        <w:t>Цуркин</w:t>
      </w:r>
      <w:proofErr w:type="spellEnd"/>
      <w:r w:rsidRPr="00F47820">
        <w:rPr>
          <w:szCs w:val="20"/>
        </w:rPr>
        <w:t>.</w:t>
      </w:r>
    </w:p>
    <w:p w:rsidR="003D0F17" w:rsidRDefault="003D0F17">
      <w:pPr>
        <w:pStyle w:val="ae"/>
      </w:pPr>
      <w:bookmarkStart w:id="61" w:name="_Toc403983664"/>
      <w:bookmarkStart w:id="62" w:name="_Toc190000167"/>
      <w:bookmarkEnd w:id="47"/>
      <w:r>
        <w:t>Республика Хакасия</w:t>
      </w:r>
      <w:bookmarkEnd w:id="61"/>
    </w:p>
    <w:p w:rsidR="003D0F17" w:rsidRDefault="003D0F17" w:rsidP="003D0F17">
      <w:pPr>
        <w:pStyle w:val="af1"/>
      </w:pPr>
      <w:bookmarkStart w:id="63" w:name="_Toc403983665"/>
      <w:r>
        <w:t>Абакан</w:t>
      </w:r>
      <w:bookmarkEnd w:id="63"/>
    </w:p>
    <w:p w:rsidR="003D0F17" w:rsidRDefault="003D0F17" w:rsidP="003D0F17">
      <w:pPr>
        <w:pStyle w:val="aa"/>
      </w:pPr>
      <w:bookmarkStart w:id="64" w:name="_Toc403983666"/>
      <w:bookmarkStart w:id="65" w:name="abakan"/>
      <w:r>
        <w:t xml:space="preserve">— По столице Хакасии будут курсировать </w:t>
      </w:r>
      <w:proofErr w:type="spellStart"/>
      <w:r>
        <w:t>низкопольные</w:t>
      </w:r>
      <w:proofErr w:type="spellEnd"/>
      <w:r>
        <w:t xml:space="preserve"> троллейбусы</w:t>
      </w:r>
      <w:bookmarkEnd w:id="64"/>
    </w:p>
    <w:bookmarkEnd w:id="65"/>
    <w:p w:rsidR="003D0F17" w:rsidRDefault="003D0F17" w:rsidP="003D0F17">
      <w:pPr>
        <w:pStyle w:val="ab"/>
      </w:pPr>
      <w:r>
        <w:t>Абакан приобретет три новых троллейбуса по республ</w:t>
      </w:r>
      <w:r>
        <w:t>и</w:t>
      </w:r>
      <w:r>
        <w:t xml:space="preserve">канской программе </w:t>
      </w:r>
      <w:r w:rsidR="00721648">
        <w:t>«</w:t>
      </w:r>
      <w:r>
        <w:t>Доступная среда (2014-2016 годы)</w:t>
      </w:r>
      <w:r w:rsidR="00721648">
        <w:t>»</w:t>
      </w:r>
      <w:r>
        <w:t xml:space="preserve">. Программа ставит своей задачей обеспечить широкий доступ людей с ограниченными возможностями здоровья к социальной инфраструктуре, в том числе и к услугам наземного электротранспорта. Провести модернизацию подвижного состава для обеспечения его доступности данной категории граждан </w:t>
      </w:r>
      <w:r w:rsidR="00F050ED">
        <w:t>—</w:t>
      </w:r>
      <w:r>
        <w:t xml:space="preserve"> одно из ключевых мер</w:t>
      </w:r>
      <w:r>
        <w:t>о</w:t>
      </w:r>
      <w:r>
        <w:t>приятий программы. Одним из источников финансиров</w:t>
      </w:r>
      <w:r>
        <w:t>а</w:t>
      </w:r>
      <w:r>
        <w:t>ния в реализации этого мероприятия является федерал</w:t>
      </w:r>
      <w:r>
        <w:t>ь</w:t>
      </w:r>
      <w:r>
        <w:t xml:space="preserve">ный бюджет. 11,7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 из средств федерального бю</w:t>
      </w:r>
      <w:r>
        <w:t>д</w:t>
      </w:r>
      <w:r>
        <w:t>жета на приобретение новых троллейбусов в рамках м</w:t>
      </w:r>
      <w:r>
        <w:t>о</w:t>
      </w:r>
      <w:r>
        <w:t>дернизации подвижного состава уже поступили в респу</w:t>
      </w:r>
      <w:r>
        <w:t>б</w:t>
      </w:r>
      <w:r>
        <w:t>ликанский бюджет. Для получения данной федеральной субсидии городскому бюджету необходимо было на усл</w:t>
      </w:r>
      <w:r>
        <w:t>о</w:t>
      </w:r>
      <w:r>
        <w:t xml:space="preserve">виях </w:t>
      </w:r>
      <w:proofErr w:type="spellStart"/>
      <w:r>
        <w:t>софинансирования</w:t>
      </w:r>
      <w:proofErr w:type="spellEnd"/>
      <w:r>
        <w:t xml:space="preserve"> выделить также 11,7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 Город Абакан выполнил условия для получения фед</w:t>
      </w:r>
      <w:r>
        <w:t>е</w:t>
      </w:r>
      <w:r>
        <w:t>ральных средств, и теперь осталось подписать соглаш</w:t>
      </w:r>
      <w:r>
        <w:t>е</w:t>
      </w:r>
      <w:r>
        <w:t>ние о взаимодействии с министерством труда и социал</w:t>
      </w:r>
      <w:r>
        <w:t>ь</w:t>
      </w:r>
      <w:r>
        <w:t xml:space="preserve">ного развития Хакасии. На общую сумму в 23,4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 будут приобретены три единицы электротранспорта. Это </w:t>
      </w:r>
      <w:proofErr w:type="spellStart"/>
      <w:r>
        <w:t>низкопольные</w:t>
      </w:r>
      <w:proofErr w:type="spellEnd"/>
      <w:r>
        <w:t xml:space="preserve"> троллейбусы со световым табло, адаптир</w:t>
      </w:r>
      <w:r>
        <w:t>о</w:t>
      </w:r>
      <w:r>
        <w:t>ванные для перевозки людей с ограниченными возможн</w:t>
      </w:r>
      <w:r>
        <w:t>о</w:t>
      </w:r>
      <w:r>
        <w:t>стями здоровья. В эту же сумму вошли расходы на прио</w:t>
      </w:r>
      <w:r>
        <w:t>б</w:t>
      </w:r>
      <w:r>
        <w:t>ретение дополнительных комплектов для дооснащения городских светофорных объектов звуковой сигнализацией и табло с обратным отсчетом времени. В ближайшее вр</w:t>
      </w:r>
      <w:r>
        <w:t>е</w:t>
      </w:r>
      <w:r>
        <w:t>мя для определения поставщика транспортного оборуд</w:t>
      </w:r>
      <w:r>
        <w:t>о</w:t>
      </w:r>
      <w:r>
        <w:t>вания будет объявлен аукцион.</w:t>
      </w:r>
    </w:p>
    <w:p w:rsidR="005479DA" w:rsidRDefault="005479DA">
      <w:pPr>
        <w:pStyle w:val="ae"/>
      </w:pPr>
      <w:bookmarkStart w:id="66" w:name="_Toc190000171"/>
      <w:bookmarkStart w:id="67" w:name="_Toc403983667"/>
      <w:bookmarkEnd w:id="62"/>
      <w:r>
        <w:t>Алтайский край</w:t>
      </w:r>
      <w:bookmarkEnd w:id="66"/>
      <w:bookmarkEnd w:id="67"/>
    </w:p>
    <w:p w:rsidR="00816634" w:rsidRDefault="00816634" w:rsidP="00816634">
      <w:pPr>
        <w:pStyle w:val="af0"/>
      </w:pPr>
      <w:bookmarkStart w:id="68" w:name="_Toc403983668"/>
      <w:bookmarkStart w:id="69" w:name="_Toc190000173"/>
      <w:r>
        <w:t>Совет муниципальных образований</w:t>
      </w:r>
      <w:bookmarkEnd w:id="68"/>
    </w:p>
    <w:p w:rsidR="00816634" w:rsidRPr="0000474C" w:rsidRDefault="00816634" w:rsidP="00816634">
      <w:pPr>
        <w:pStyle w:val="aa"/>
      </w:pPr>
      <w:bookmarkStart w:id="70" w:name="_Toc403983669"/>
      <w:r>
        <w:t xml:space="preserve">— </w:t>
      </w:r>
      <w:r>
        <w:rPr>
          <w:kern w:val="1"/>
        </w:rPr>
        <w:t>Как повысить зарплаты сельских глав</w:t>
      </w:r>
      <w:bookmarkEnd w:id="70"/>
    </w:p>
    <w:p w:rsidR="00816634" w:rsidRPr="00816634" w:rsidRDefault="00816634" w:rsidP="00816634">
      <w:pPr>
        <w:pStyle w:val="ab"/>
      </w:pPr>
      <w:r w:rsidRPr="00816634">
        <w:t xml:space="preserve">Члены правления ознакомились с практикой развития сельского туризма в </w:t>
      </w:r>
      <w:proofErr w:type="spellStart"/>
      <w:r w:rsidRPr="00816634">
        <w:t>Курьинском</w:t>
      </w:r>
      <w:proofErr w:type="spellEnd"/>
      <w:r w:rsidRPr="00816634">
        <w:t xml:space="preserve"> районе в рамках реал</w:t>
      </w:r>
      <w:r w:rsidRPr="00816634">
        <w:t>и</w:t>
      </w:r>
      <w:r w:rsidRPr="00816634">
        <w:t>зации соответствующей муниципальной целевой пр</w:t>
      </w:r>
      <w:r w:rsidRPr="00816634">
        <w:t>о</w:t>
      </w:r>
      <w:r w:rsidRPr="00816634">
        <w:t xml:space="preserve">граммы. Обсудили обращение главы </w:t>
      </w:r>
      <w:proofErr w:type="spellStart"/>
      <w:r w:rsidRPr="00816634">
        <w:t>Боровлянского</w:t>
      </w:r>
      <w:proofErr w:type="spellEnd"/>
      <w:r w:rsidRPr="00816634">
        <w:t xml:space="preserve"> сел</w:t>
      </w:r>
      <w:r w:rsidRPr="00816634">
        <w:t>ь</w:t>
      </w:r>
      <w:r w:rsidRPr="00816634">
        <w:t>совета Троицкого района Владимира Фомина о недопу</w:t>
      </w:r>
      <w:r w:rsidRPr="00816634">
        <w:t>с</w:t>
      </w:r>
      <w:r w:rsidRPr="00816634">
        <w:t>тимости передачи отдельных полномочий поселений на уровень муниципальных районов и подготовку к совещ</w:t>
      </w:r>
      <w:r w:rsidRPr="00816634">
        <w:t>а</w:t>
      </w:r>
      <w:r w:rsidRPr="00816634">
        <w:t>нию с руководителями краевых контрольно-надзорных органов по вопросу упорядочения проверок муниципал</w:t>
      </w:r>
      <w:r w:rsidRPr="00816634">
        <w:t>ь</w:t>
      </w:r>
      <w:r w:rsidRPr="00816634">
        <w:t>ных образований края в первом полугодии 2015 года. Также рассмотрели меры по улучшению подготовки ка</w:t>
      </w:r>
      <w:r w:rsidRPr="00816634">
        <w:t>д</w:t>
      </w:r>
      <w:r w:rsidRPr="00816634">
        <w:t>ров для администраций сельсоветов и повышению за</w:t>
      </w:r>
      <w:r w:rsidRPr="00816634">
        <w:t>р</w:t>
      </w:r>
      <w:r w:rsidRPr="00816634">
        <w:t xml:space="preserve">плат сельских глав. На заседании был утвержден состав экспертного совета по оценке состояния МСУ в крае под председательством члена правления СМО, главы </w:t>
      </w:r>
      <w:proofErr w:type="gramStart"/>
      <w:r w:rsidRPr="00816634">
        <w:t>г</w:t>
      </w:r>
      <w:proofErr w:type="gramEnd"/>
      <w:r w:rsidRPr="00816634">
        <w:t>. Бийск Лидии Громогласовой, избран представитель СМО в с</w:t>
      </w:r>
      <w:r w:rsidRPr="00816634">
        <w:t>о</w:t>
      </w:r>
      <w:r w:rsidRPr="00816634">
        <w:lastRenderedPageBreak/>
        <w:t>став комиссии при ГЖИ по лицензированию деятельн</w:t>
      </w:r>
      <w:r w:rsidRPr="00816634">
        <w:t>о</w:t>
      </w:r>
      <w:r w:rsidRPr="00816634">
        <w:t>сти по управлению МКД.</w:t>
      </w:r>
    </w:p>
    <w:p w:rsidR="005479DA" w:rsidRDefault="005479DA">
      <w:pPr>
        <w:pStyle w:val="af1"/>
      </w:pPr>
      <w:bookmarkStart w:id="71" w:name="_Toc403983670"/>
      <w:r>
        <w:t>Барнаул</w:t>
      </w:r>
      <w:bookmarkEnd w:id="69"/>
      <w:bookmarkEnd w:id="71"/>
    </w:p>
    <w:p w:rsidR="0074566D" w:rsidRDefault="0074566D" w:rsidP="0074566D">
      <w:pPr>
        <w:pStyle w:val="aa"/>
        <w:rPr>
          <w:shd w:val="clear" w:color="auto" w:fill="FFFFFF"/>
        </w:rPr>
      </w:pPr>
      <w:bookmarkStart w:id="72" w:name="_Toc403983671"/>
      <w:bookmarkStart w:id="73" w:name="barnaul"/>
      <w:r>
        <w:t xml:space="preserve">— </w:t>
      </w:r>
      <w:proofErr w:type="spellStart"/>
      <w:r w:rsidR="007D5385">
        <w:rPr>
          <w:shd w:val="clear" w:color="auto" w:fill="FFFFFF"/>
        </w:rPr>
        <w:t>Яндекс</w:t>
      </w:r>
      <w:proofErr w:type="spellEnd"/>
      <w:r w:rsidR="007D5385">
        <w:rPr>
          <w:shd w:val="clear" w:color="auto" w:fill="FFFFFF"/>
        </w:rPr>
        <w:t xml:space="preserve"> запустил приложение для отслеживания транспорта</w:t>
      </w:r>
      <w:bookmarkEnd w:id="72"/>
      <w:r w:rsidR="007D5385">
        <w:rPr>
          <w:shd w:val="clear" w:color="auto" w:fill="FFFFFF"/>
        </w:rPr>
        <w:t xml:space="preserve"> </w:t>
      </w:r>
    </w:p>
    <w:bookmarkEnd w:id="73"/>
    <w:p w:rsidR="002D66A7" w:rsidRDefault="007D5385" w:rsidP="0074566D">
      <w:pPr>
        <w:pStyle w:val="ab"/>
      </w:pPr>
      <w:proofErr w:type="spellStart"/>
      <w:r w:rsidRPr="0074566D">
        <w:t>Яндекс</w:t>
      </w:r>
      <w:proofErr w:type="spellEnd"/>
      <w:r w:rsidRPr="0074566D">
        <w:t xml:space="preserve"> запустил в Барнауле приложение </w:t>
      </w:r>
      <w:proofErr w:type="spellStart"/>
      <w:r w:rsidRPr="0074566D">
        <w:t>Я</w:t>
      </w:r>
      <w:r w:rsidRPr="0074566D">
        <w:t>н</w:t>
      </w:r>
      <w:r w:rsidRPr="0074566D">
        <w:t>декс</w:t>
      </w:r>
      <w:proofErr w:type="gramStart"/>
      <w:r w:rsidRPr="0074566D">
        <w:t>.Т</w:t>
      </w:r>
      <w:proofErr w:type="gramEnd"/>
      <w:r w:rsidRPr="0074566D">
        <w:t>ранспорт</w:t>
      </w:r>
      <w:proofErr w:type="spellEnd"/>
      <w:r w:rsidRPr="0074566D">
        <w:t xml:space="preserve"> </w:t>
      </w:r>
      <w:r w:rsidR="00F050ED">
        <w:t>—</w:t>
      </w:r>
      <w:r w:rsidRPr="0074566D">
        <w:t xml:space="preserve"> теперь жители города смогут узнать ближайшую удобную для себя остановку и ее маршруты. Как сообщила региональный представитель компании </w:t>
      </w:r>
      <w:r w:rsidR="00721648">
        <w:t>«</w:t>
      </w:r>
      <w:proofErr w:type="spellStart"/>
      <w:r w:rsidRPr="0074566D">
        <w:t>Яндекс</w:t>
      </w:r>
      <w:proofErr w:type="spellEnd"/>
      <w:r w:rsidR="00721648">
        <w:t>»</w:t>
      </w:r>
      <w:r w:rsidRPr="0074566D">
        <w:t xml:space="preserve"> по Сибири и Дальнему Востоку Ольга </w:t>
      </w:r>
      <w:proofErr w:type="spellStart"/>
      <w:r w:rsidRPr="0074566D">
        <w:t>Молодан</w:t>
      </w:r>
      <w:proofErr w:type="spellEnd"/>
      <w:r w:rsidRPr="0074566D">
        <w:t>, теперь на карте Барнаула отображаются остановки общ</w:t>
      </w:r>
      <w:r w:rsidRPr="0074566D">
        <w:t>е</w:t>
      </w:r>
      <w:r w:rsidRPr="0074566D">
        <w:t>ственного транспорта. Нажав на любую остановку, можно увидеть, какой транспорт на ней останавливается и с к</w:t>
      </w:r>
      <w:r w:rsidRPr="0074566D">
        <w:t>а</w:t>
      </w:r>
      <w:r w:rsidRPr="0074566D">
        <w:t xml:space="preserve">ким интервалом ходит. </w:t>
      </w:r>
      <w:r w:rsidR="00721648">
        <w:t>«</w:t>
      </w:r>
      <w:r w:rsidRPr="0074566D">
        <w:t>О каждом автобусе, троллейбусе, трамвае и маршрутке можно узнать подробности: номер маршрута, откуда и куда он следует, какие остановки д</w:t>
      </w:r>
      <w:r w:rsidRPr="0074566D">
        <w:t>е</w:t>
      </w:r>
      <w:r w:rsidRPr="0074566D">
        <w:t>лает по пути. Линию маршрута любого из них можно также увидеть на карте</w:t>
      </w:r>
      <w:r w:rsidR="00721648">
        <w:t>»</w:t>
      </w:r>
      <w:r w:rsidRPr="0074566D">
        <w:t xml:space="preserve">, </w:t>
      </w:r>
      <w:r w:rsidR="00F050ED">
        <w:t>—</w:t>
      </w:r>
      <w:r w:rsidRPr="0074566D">
        <w:t xml:space="preserve"> добавляют в компании. </w:t>
      </w:r>
      <w:proofErr w:type="spellStart"/>
      <w:r w:rsidRPr="0074566D">
        <w:t>Я</w:t>
      </w:r>
      <w:r w:rsidRPr="0074566D">
        <w:t>н</w:t>
      </w:r>
      <w:r w:rsidRPr="0074566D">
        <w:t>декс</w:t>
      </w:r>
      <w:proofErr w:type="gramStart"/>
      <w:r w:rsidRPr="0074566D">
        <w:t>.Т</w:t>
      </w:r>
      <w:proofErr w:type="gramEnd"/>
      <w:r w:rsidRPr="0074566D">
        <w:t>ранспорт</w:t>
      </w:r>
      <w:proofErr w:type="spellEnd"/>
      <w:r w:rsidRPr="0074566D">
        <w:t xml:space="preserve"> доступен на смартфонах на базе </w:t>
      </w:r>
      <w:proofErr w:type="spellStart"/>
      <w:r w:rsidRPr="0074566D">
        <w:t>iOS</w:t>
      </w:r>
      <w:proofErr w:type="spellEnd"/>
      <w:r w:rsidRPr="0074566D">
        <w:t xml:space="preserve"> и </w:t>
      </w:r>
      <w:proofErr w:type="spellStart"/>
      <w:r w:rsidRPr="0074566D">
        <w:t>Android</w:t>
      </w:r>
      <w:proofErr w:type="spellEnd"/>
      <w:r w:rsidRPr="0074566D">
        <w:t xml:space="preserve">, загрузить его можно в </w:t>
      </w:r>
      <w:proofErr w:type="spellStart"/>
      <w:r w:rsidRPr="0074566D">
        <w:t>Яндекс.Store</w:t>
      </w:r>
      <w:proofErr w:type="spellEnd"/>
      <w:r w:rsidRPr="0074566D">
        <w:t xml:space="preserve">, </w:t>
      </w:r>
      <w:proofErr w:type="spellStart"/>
      <w:r w:rsidRPr="0074566D">
        <w:t>Google</w:t>
      </w:r>
      <w:proofErr w:type="spellEnd"/>
      <w:r w:rsidRPr="0074566D">
        <w:t xml:space="preserve"> </w:t>
      </w:r>
      <w:proofErr w:type="spellStart"/>
      <w:r w:rsidRPr="0074566D">
        <w:t>Play</w:t>
      </w:r>
      <w:proofErr w:type="spellEnd"/>
      <w:r w:rsidRPr="0074566D">
        <w:t xml:space="preserve"> и </w:t>
      </w:r>
      <w:proofErr w:type="spellStart"/>
      <w:r w:rsidRPr="0074566D">
        <w:t>App</w:t>
      </w:r>
      <w:proofErr w:type="spellEnd"/>
      <w:r w:rsidRPr="0074566D">
        <w:t xml:space="preserve"> </w:t>
      </w:r>
      <w:proofErr w:type="spellStart"/>
      <w:r w:rsidRPr="0074566D">
        <w:t>Store</w:t>
      </w:r>
      <w:proofErr w:type="spellEnd"/>
      <w:r w:rsidRPr="0074566D">
        <w:t>.</w:t>
      </w:r>
    </w:p>
    <w:p w:rsidR="005479DA" w:rsidRDefault="005479DA">
      <w:pPr>
        <w:pStyle w:val="ae"/>
      </w:pPr>
      <w:bookmarkStart w:id="74" w:name="_Toc403983672"/>
      <w:bookmarkStart w:id="75" w:name="_Toc190000176"/>
      <w:r>
        <w:t>Забайкальский край</w:t>
      </w:r>
      <w:bookmarkEnd w:id="74"/>
    </w:p>
    <w:p w:rsidR="005479DA" w:rsidRDefault="005479DA">
      <w:pPr>
        <w:pStyle w:val="af1"/>
      </w:pPr>
      <w:bookmarkStart w:id="76" w:name="_Toc403983673"/>
      <w:r>
        <w:t>Чита</w:t>
      </w:r>
      <w:bookmarkEnd w:id="76"/>
    </w:p>
    <w:p w:rsidR="00A8114B" w:rsidRDefault="00A8114B" w:rsidP="00A8114B">
      <w:pPr>
        <w:pStyle w:val="aa"/>
      </w:pPr>
      <w:bookmarkStart w:id="77" w:name="_Toc403983674"/>
      <w:r>
        <w:t>— Сити-менеджер: качество работы муниципалитета должно быть визитной карточкой нашего города</w:t>
      </w:r>
      <w:bookmarkEnd w:id="77"/>
    </w:p>
    <w:p w:rsidR="00A8114B" w:rsidRPr="00A8114B" w:rsidRDefault="00A8114B" w:rsidP="00A8114B">
      <w:pPr>
        <w:pStyle w:val="ab"/>
      </w:pPr>
      <w:r w:rsidRPr="00A8114B">
        <w:t xml:space="preserve">О руководителе администрации городского округа </w:t>
      </w:r>
      <w:r w:rsidR="00042850">
        <w:t>—</w:t>
      </w:r>
      <w:r w:rsidRPr="00A8114B">
        <w:t xml:space="preserve"> на иностранный лад </w:t>
      </w:r>
      <w:proofErr w:type="spellStart"/>
      <w:r w:rsidRPr="00A8114B">
        <w:t>сити-менеджере</w:t>
      </w:r>
      <w:proofErr w:type="spellEnd"/>
      <w:r>
        <w:t xml:space="preserve"> </w:t>
      </w:r>
      <w:r w:rsidR="00042850">
        <w:t>—</w:t>
      </w:r>
      <w:r w:rsidRPr="00A8114B">
        <w:t xml:space="preserve"> говорили долго. Г</w:t>
      </w:r>
      <w:r w:rsidRPr="00A8114B">
        <w:t>а</w:t>
      </w:r>
      <w:r w:rsidRPr="00A8114B">
        <w:t>дали: а может этот, а, может, тот? Свой, коренной, или приезжий? Назывались даже кандидатуры достаточно высокопоставленных особ из правительства Забайкал</w:t>
      </w:r>
      <w:r w:rsidRPr="00A8114B">
        <w:t>ь</w:t>
      </w:r>
      <w:r w:rsidRPr="00A8114B">
        <w:t>ского края. Все предположения сходились нередко к мы</w:t>
      </w:r>
      <w:r w:rsidRPr="00A8114B">
        <w:t>с</w:t>
      </w:r>
      <w:r w:rsidRPr="00A8114B">
        <w:t>ли: кандидатов будет явно  несколько, как это было при недавнем выборе главы Читинского района, или как в 2001 году, когда на пост мэра Читы претендовали сразу 13 кандидатур. Но то, что в итоге лишь двое претендентов на должность руководителя администрации городского округа решили участвовать в конкурсе</w:t>
      </w:r>
      <w:r w:rsidR="002F7873">
        <w:t>,</w:t>
      </w:r>
      <w:r w:rsidRPr="00A8114B">
        <w:t xml:space="preserve"> мало кто ожидал. Глава городского округа Анатолия Михалев на думском заседании 13 ноября эту ситуацию прямо, без витиеват</w:t>
      </w:r>
      <w:r w:rsidRPr="00A8114B">
        <w:t>о</w:t>
      </w:r>
      <w:r w:rsidRPr="00A8114B">
        <w:t xml:space="preserve">стей назвал пассивностью горожан. Подчеркнув, что ни одна политическая партия, помимо </w:t>
      </w:r>
      <w:proofErr w:type="spellStart"/>
      <w:r w:rsidRPr="00A8114B">
        <w:t>единороссов</w:t>
      </w:r>
      <w:proofErr w:type="spellEnd"/>
      <w:r w:rsidRPr="00A8114B">
        <w:t>, не в</w:t>
      </w:r>
      <w:r w:rsidRPr="00A8114B">
        <w:t>ы</w:t>
      </w:r>
      <w:r w:rsidRPr="00A8114B">
        <w:t>ставила своего кандидата.</w:t>
      </w:r>
      <w:r>
        <w:t xml:space="preserve"> </w:t>
      </w:r>
      <w:r w:rsidRPr="00A8114B">
        <w:t>Конкурсная комиссия не д</w:t>
      </w:r>
      <w:r w:rsidRPr="00A8114B">
        <w:t>о</w:t>
      </w:r>
      <w:r w:rsidRPr="00A8114B">
        <w:t xml:space="preserve">пустила </w:t>
      </w:r>
      <w:r>
        <w:t>к</w:t>
      </w:r>
      <w:r w:rsidRPr="00A8114B">
        <w:t xml:space="preserve"> участию в конкурсе претендента Николая  </w:t>
      </w:r>
      <w:proofErr w:type="spellStart"/>
      <w:r w:rsidRPr="00A8114B">
        <w:t>Азыева</w:t>
      </w:r>
      <w:proofErr w:type="spellEnd"/>
      <w:r w:rsidRPr="00A8114B">
        <w:t>, поскольку его кандидатура не соответствовала одному из конкурсных критериев: либо 4 года муниц</w:t>
      </w:r>
      <w:r w:rsidRPr="00A8114B">
        <w:t>и</w:t>
      </w:r>
      <w:r w:rsidRPr="00A8114B">
        <w:t>пального стажа, либо 5 лет профессионального стажа. В итоге 13 ноября на думском заседании тайное голосов</w:t>
      </w:r>
      <w:r w:rsidRPr="00A8114B">
        <w:t>а</w:t>
      </w:r>
      <w:r w:rsidRPr="00A8114B">
        <w:t>ние предстояло пройти лишь одному кандидату, набра</w:t>
      </w:r>
      <w:r w:rsidRPr="00A8114B">
        <w:t>в</w:t>
      </w:r>
      <w:r w:rsidRPr="00A8114B">
        <w:t>шему в результате экзамена, проведенного членами ко</w:t>
      </w:r>
      <w:r w:rsidRPr="00A8114B">
        <w:t>н</w:t>
      </w:r>
      <w:r w:rsidRPr="00A8114B">
        <w:t>курсной комиссии,</w:t>
      </w:r>
      <w:r>
        <w:t xml:space="preserve"> </w:t>
      </w:r>
      <w:r w:rsidRPr="00A8114B">
        <w:t xml:space="preserve">18 с половиной баллов (необходимый минимум составлял16 баллов). Им стал предприниматель, депутат Законодательного собрания Забайкальского края Владимир Забелин. Уроженец села </w:t>
      </w:r>
      <w:proofErr w:type="spellStart"/>
      <w:r w:rsidRPr="00A8114B">
        <w:t>Бурулятуй</w:t>
      </w:r>
      <w:proofErr w:type="spellEnd"/>
      <w:r w:rsidRPr="00A8114B">
        <w:t xml:space="preserve"> </w:t>
      </w:r>
      <w:proofErr w:type="spellStart"/>
      <w:r w:rsidRPr="00A8114B">
        <w:t>Оловя</w:t>
      </w:r>
      <w:r w:rsidRPr="00A8114B">
        <w:t>н</w:t>
      </w:r>
      <w:r w:rsidRPr="00A8114B">
        <w:t>нинского</w:t>
      </w:r>
      <w:proofErr w:type="spellEnd"/>
      <w:r w:rsidRPr="00A8114B">
        <w:t xml:space="preserve"> района, выпускник Иркутской государственной экономической академии, в прошлом сотрудник комп</w:t>
      </w:r>
      <w:r w:rsidRPr="00A8114B">
        <w:t>а</w:t>
      </w:r>
      <w:r w:rsidRPr="00A8114B">
        <w:t xml:space="preserve">нии </w:t>
      </w:r>
      <w:r w:rsidR="00721648">
        <w:t>«</w:t>
      </w:r>
      <w:proofErr w:type="spellStart"/>
      <w:r w:rsidRPr="00A8114B">
        <w:t>Нефтемаркет</w:t>
      </w:r>
      <w:proofErr w:type="spellEnd"/>
      <w:r w:rsidR="00721648">
        <w:t>»</w:t>
      </w:r>
      <w:r w:rsidRPr="00A8114B">
        <w:t xml:space="preserve">, директор ООО </w:t>
      </w:r>
      <w:r w:rsidR="00721648">
        <w:t>«</w:t>
      </w:r>
      <w:proofErr w:type="spellStart"/>
      <w:r w:rsidRPr="00A8114B">
        <w:t>Масма</w:t>
      </w:r>
      <w:proofErr w:type="spellEnd"/>
      <w:r w:rsidR="00721648">
        <w:t>»</w:t>
      </w:r>
      <w:r w:rsidRPr="00A8114B">
        <w:t>.</w:t>
      </w:r>
      <w:r>
        <w:t xml:space="preserve"> </w:t>
      </w:r>
      <w:r w:rsidRPr="00A8114B">
        <w:t>Прина</w:t>
      </w:r>
      <w:r w:rsidRPr="00A8114B">
        <w:t>д</w:t>
      </w:r>
      <w:r w:rsidRPr="00A8114B">
        <w:t>лежность В</w:t>
      </w:r>
      <w:r>
        <w:t>.</w:t>
      </w:r>
      <w:r w:rsidRPr="00A8114B">
        <w:t xml:space="preserve">Забелина к </w:t>
      </w:r>
      <w:proofErr w:type="spellStart"/>
      <w:proofErr w:type="gramStart"/>
      <w:r w:rsidRPr="00A8114B">
        <w:t>бизнес</w:t>
      </w:r>
      <w:r>
        <w:t>-</w:t>
      </w:r>
      <w:r w:rsidRPr="00A8114B">
        <w:t>классу</w:t>
      </w:r>
      <w:proofErr w:type="spellEnd"/>
      <w:proofErr w:type="gramEnd"/>
      <w:r w:rsidRPr="00A8114B">
        <w:t xml:space="preserve"> </w:t>
      </w:r>
      <w:proofErr w:type="spellStart"/>
      <w:r w:rsidRPr="00A8114B">
        <w:t>ощутилась</w:t>
      </w:r>
      <w:proofErr w:type="spellEnd"/>
      <w:r w:rsidRPr="00A8114B">
        <w:t xml:space="preserve"> уже в первых словах его программной речи: </w:t>
      </w:r>
      <w:r w:rsidR="00721648">
        <w:t>«</w:t>
      </w:r>
      <w:r w:rsidRPr="00A8114B">
        <w:t>Муниципалитет</w:t>
      </w:r>
      <w:r>
        <w:t xml:space="preserve"> </w:t>
      </w:r>
      <w:r w:rsidR="00042850">
        <w:t>—</w:t>
      </w:r>
      <w:r w:rsidRPr="00A8114B">
        <w:t xml:space="preserve"> предприятие сферы услуг. Услуг на благо горожан. Сделать город привлекательным для всех слоев населения – единственный способ остановить отток горожан на з</w:t>
      </w:r>
      <w:r w:rsidRPr="00A8114B">
        <w:t>а</w:t>
      </w:r>
      <w:r w:rsidRPr="00A8114B">
        <w:t>пад страны</w:t>
      </w:r>
      <w:r w:rsidR="00721648">
        <w:t>»</w:t>
      </w:r>
      <w:r w:rsidRPr="00A8114B">
        <w:t xml:space="preserve">, </w:t>
      </w:r>
      <w:r w:rsidR="00042850">
        <w:t>—</w:t>
      </w:r>
      <w:r w:rsidRPr="00A8114B">
        <w:t xml:space="preserve"> подчеркнул В</w:t>
      </w:r>
      <w:r>
        <w:t>.Забелин</w:t>
      </w:r>
      <w:r w:rsidRPr="00A8114B">
        <w:t xml:space="preserve">. </w:t>
      </w:r>
      <w:r w:rsidR="00042850">
        <w:t>—</w:t>
      </w:r>
      <w:r>
        <w:t xml:space="preserve"> </w:t>
      </w:r>
      <w:r w:rsidRPr="00A8114B">
        <w:t>Талантливые, перспективные специалисты и есть основной ресурс н</w:t>
      </w:r>
      <w:r w:rsidRPr="00A8114B">
        <w:t>а</w:t>
      </w:r>
      <w:r w:rsidRPr="00A8114B">
        <w:t>шего города</w:t>
      </w:r>
      <w:r w:rsidR="00721648">
        <w:t>»</w:t>
      </w:r>
      <w:r w:rsidRPr="00A8114B">
        <w:t>.</w:t>
      </w:r>
      <w:r>
        <w:t xml:space="preserve"> </w:t>
      </w:r>
      <w:r w:rsidRPr="00A8114B">
        <w:t>Первый блок затронутых В</w:t>
      </w:r>
      <w:r>
        <w:t>.Забелиным</w:t>
      </w:r>
      <w:r w:rsidRPr="00A8114B">
        <w:t xml:space="preserve"> в</w:t>
      </w:r>
      <w:r w:rsidRPr="00A8114B">
        <w:t>о</w:t>
      </w:r>
      <w:r w:rsidRPr="00A8114B">
        <w:lastRenderedPageBreak/>
        <w:t>просов можно объединить известным посылом</w:t>
      </w:r>
      <w:r>
        <w:t xml:space="preserve"> В.Ленина</w:t>
      </w:r>
      <w:r w:rsidRPr="00A8114B">
        <w:t xml:space="preserve">: </w:t>
      </w:r>
      <w:r w:rsidR="00721648">
        <w:t>«</w:t>
      </w:r>
      <w:r>
        <w:t>Учиться, у</w:t>
      </w:r>
      <w:r w:rsidRPr="00A8114B">
        <w:t>читься и еще раз учиться</w:t>
      </w:r>
      <w:r w:rsidR="00721648">
        <w:t>»</w:t>
      </w:r>
      <w:r w:rsidRPr="00A8114B">
        <w:t>. С детского сада до солидного возраста, использовать уже известные об</w:t>
      </w:r>
      <w:r w:rsidRPr="00A8114B">
        <w:t>у</w:t>
      </w:r>
      <w:r w:rsidRPr="00A8114B">
        <w:t>чающие методики наряду с дискуссионными клубами, образовательными площадками и так далее.</w:t>
      </w:r>
      <w:r>
        <w:t xml:space="preserve"> </w:t>
      </w:r>
      <w:r w:rsidRPr="00A8114B">
        <w:t xml:space="preserve">По мнению </w:t>
      </w:r>
      <w:r>
        <w:t>В.</w:t>
      </w:r>
      <w:r w:rsidRPr="00A8114B">
        <w:t xml:space="preserve">Забелина, необходимо создать для этого все условия, вывести жажду знаний и воплощения их в практический опыт развития Читы на уровень городских ценностей. </w:t>
      </w:r>
      <w:r>
        <w:t xml:space="preserve">Будут знания </w:t>
      </w:r>
      <w:r w:rsidR="00042850">
        <w:t>—</w:t>
      </w:r>
      <w:r w:rsidRPr="00A8114B">
        <w:t xml:space="preserve"> будут и интересные инициативы на благо  города. Говорилось и о необходимости повышения инв</w:t>
      </w:r>
      <w:r w:rsidRPr="00A8114B">
        <w:t>е</w:t>
      </w:r>
      <w:r w:rsidRPr="00A8114B">
        <w:t>стиционной привлекательности Читы, создания для п</w:t>
      </w:r>
      <w:r w:rsidRPr="00A8114B">
        <w:t>о</w:t>
      </w:r>
      <w:r w:rsidRPr="00A8114B">
        <w:t>тенциальных инвесторов благоприятного  микроклимата. Что, впрочем, и не ново.</w:t>
      </w:r>
      <w:r>
        <w:t xml:space="preserve"> </w:t>
      </w:r>
      <w:r w:rsidR="00042850">
        <w:t>—</w:t>
      </w:r>
      <w:r w:rsidRPr="00A8114B">
        <w:t xml:space="preserve"> Необходимо создать ко</w:t>
      </w:r>
      <w:r w:rsidRPr="00A8114B">
        <w:t>м</w:t>
      </w:r>
      <w:r w:rsidRPr="00A8114B">
        <w:t>фортные условия для активных горожан, желающих о</w:t>
      </w:r>
      <w:r w:rsidRPr="00A8114B">
        <w:t>т</w:t>
      </w:r>
      <w:r w:rsidRPr="00A8114B">
        <w:t xml:space="preserve">крыть собственное дело, здесь, в Чите, </w:t>
      </w:r>
      <w:r w:rsidR="00042850">
        <w:t>—</w:t>
      </w:r>
      <w:r>
        <w:t xml:space="preserve"> </w:t>
      </w:r>
      <w:r w:rsidRPr="00A8114B">
        <w:t xml:space="preserve">подчеркнул </w:t>
      </w:r>
      <w:r>
        <w:t>В.Забелин</w:t>
      </w:r>
      <w:r w:rsidRPr="00A8114B">
        <w:t>.</w:t>
      </w:r>
      <w:r>
        <w:t xml:space="preserve"> </w:t>
      </w:r>
      <w:r w:rsidR="00042850">
        <w:t>—</w:t>
      </w:r>
      <w:r w:rsidRPr="00A8114B">
        <w:t xml:space="preserve"> Малому бизнесу должно быть комфортно в нашем городе. Молодые, предприимчивые специалисты готовы по</w:t>
      </w:r>
      <w:r>
        <w:t>-</w:t>
      </w:r>
      <w:r w:rsidRPr="00A8114B">
        <w:t>настоящему и хотят развивать бизнес в городе, и для этого им необходимо понимать, что они нужны н</w:t>
      </w:r>
      <w:r w:rsidRPr="00A8114B">
        <w:t>а</w:t>
      </w:r>
      <w:r w:rsidRPr="00A8114B">
        <w:t>шему городу. Качество работы муниципалитета должно быть визитной карточкой нашего города. Одной из о</w:t>
      </w:r>
      <w:r w:rsidRPr="00A8114B">
        <w:t>с</w:t>
      </w:r>
      <w:r w:rsidRPr="00A8114B">
        <w:t xml:space="preserve">новных ценностей </w:t>
      </w:r>
      <w:r>
        <w:t>бре</w:t>
      </w:r>
      <w:r w:rsidRPr="00A8114B">
        <w:t xml:space="preserve">нда города Чита. Да, именно, бренд города Чита, а не </w:t>
      </w:r>
      <w:proofErr w:type="spellStart"/>
      <w:proofErr w:type="gramStart"/>
      <w:r w:rsidRPr="00A8114B">
        <w:t>дизайн-студии</w:t>
      </w:r>
      <w:proofErr w:type="spellEnd"/>
      <w:proofErr w:type="gramEnd"/>
      <w:r w:rsidRPr="00A8114B">
        <w:t xml:space="preserve"> или какие-то маркети</w:t>
      </w:r>
      <w:r w:rsidRPr="00A8114B">
        <w:t>н</w:t>
      </w:r>
      <w:r w:rsidRPr="00A8114B">
        <w:t>говые аген</w:t>
      </w:r>
      <w:r>
        <w:t>т</w:t>
      </w:r>
      <w:r w:rsidRPr="00A8114B">
        <w:t>ства. Именно наша работа формирует облик города, его привлекательность  для населения и бизнеса. Много внимания В</w:t>
      </w:r>
      <w:r>
        <w:t>.</w:t>
      </w:r>
      <w:r w:rsidRPr="00A8114B">
        <w:t>Забелин уделил необходимости вовл</w:t>
      </w:r>
      <w:r w:rsidRPr="00A8114B">
        <w:t>е</w:t>
      </w:r>
      <w:r w:rsidRPr="00A8114B">
        <w:t>чения горожан в управление городом. Дал понять, что имеет необходимые для начала познания</w:t>
      </w:r>
      <w:r>
        <w:t xml:space="preserve"> </w:t>
      </w:r>
      <w:r w:rsidRPr="00A8114B">
        <w:t xml:space="preserve">для начала своей деятельности </w:t>
      </w:r>
      <w:proofErr w:type="gramStart"/>
      <w:r w:rsidRPr="00A8114B">
        <w:t>о</w:t>
      </w:r>
      <w:proofErr w:type="gramEnd"/>
      <w:r w:rsidRPr="00A8114B">
        <w:t xml:space="preserve"> всех сферах обширного хозяйства го</w:t>
      </w:r>
      <w:r>
        <w:t xml:space="preserve">рода </w:t>
      </w:r>
      <w:r w:rsidR="00042850">
        <w:t>—</w:t>
      </w:r>
      <w:r w:rsidRPr="00A8114B">
        <w:t xml:space="preserve"> от жилищно-коммунальных до транспортных. От пр</w:t>
      </w:r>
      <w:r w:rsidRPr="00A8114B">
        <w:t>о</w:t>
      </w:r>
      <w:r w:rsidRPr="00A8114B">
        <w:t>блем поддержки молодых семей и специалистов, благоу</w:t>
      </w:r>
      <w:r w:rsidRPr="00A8114B">
        <w:t>с</w:t>
      </w:r>
      <w:r w:rsidRPr="00A8114B">
        <w:t xml:space="preserve">тройства до активного участия Читы в региональных и федеральных программах. Дал обязательство уважать права </w:t>
      </w:r>
      <w:r>
        <w:t xml:space="preserve">и </w:t>
      </w:r>
      <w:r w:rsidRPr="00A8114B">
        <w:t>свободы человека, главенство закона и равенство перед ним, руководствоваться в своей деятельности эк</w:t>
      </w:r>
      <w:r w:rsidRPr="00A8114B">
        <w:t>о</w:t>
      </w:r>
      <w:r w:rsidRPr="00A8114B">
        <w:t>номической целесообразностью, уделять внимание кул</w:t>
      </w:r>
      <w:r w:rsidRPr="00A8114B">
        <w:t>ь</w:t>
      </w:r>
      <w:r w:rsidRPr="00A8114B">
        <w:t>турному и духовному развитию общества, сохранности культурной, исторической уникальности города с учетом равноценности каждого из возможных принципов. На вопрос депутата Эдуарда Русина</w:t>
      </w:r>
      <w:r>
        <w:t xml:space="preserve"> </w:t>
      </w:r>
      <w:r w:rsidR="00042850">
        <w:t>—</w:t>
      </w:r>
      <w:r>
        <w:t xml:space="preserve"> </w:t>
      </w:r>
      <w:r w:rsidRPr="00A8114B">
        <w:t>что нужно сделать для более успешного развития малого и среднего бизнеса, В</w:t>
      </w:r>
      <w:r>
        <w:t>.</w:t>
      </w:r>
      <w:r w:rsidRPr="00A8114B">
        <w:t>Забелин ответил, что необходимо решить одну из гла</w:t>
      </w:r>
      <w:r w:rsidRPr="00A8114B">
        <w:t>в</w:t>
      </w:r>
      <w:r w:rsidRPr="00A8114B">
        <w:t>ных проблем</w:t>
      </w:r>
      <w:r>
        <w:t xml:space="preserve"> </w:t>
      </w:r>
      <w:r w:rsidR="00042850">
        <w:t>—</w:t>
      </w:r>
      <w:r w:rsidRPr="00A8114B">
        <w:t xml:space="preserve"> подключения построенных объектов к сетям. Так, вопрос о подключении его собственного предприятия ему пришлось решать два года. По мнению </w:t>
      </w:r>
      <w:r>
        <w:t>В.</w:t>
      </w:r>
      <w:r w:rsidRPr="00A8114B">
        <w:t>Забелина, предпринимателям необходимо объединяться  в более сильные сообщества.</w:t>
      </w:r>
      <w:r>
        <w:t xml:space="preserve"> </w:t>
      </w:r>
      <w:proofErr w:type="gramStart"/>
      <w:r w:rsidRPr="00A8114B">
        <w:t>Бизнес бизнесом, но депутат Екатерина Щербакова пожелала не забывать об интересах всех горожан при выборе площадки для строительства того или иного объекта, как это произошло, в частности, на улице Серова: с жильцами не было согласовано стро</w:t>
      </w:r>
      <w:r w:rsidRPr="00A8114B">
        <w:t>и</w:t>
      </w:r>
      <w:r w:rsidRPr="00A8114B">
        <w:t>тельство гаражного кооператива, и теперь, как выразилась Е</w:t>
      </w:r>
      <w:r>
        <w:t>.Щербакова</w:t>
      </w:r>
      <w:r w:rsidRPr="00A8114B">
        <w:t>, людям приходится чуть ли не по воздуху летать.</w:t>
      </w:r>
      <w:proofErr w:type="gramEnd"/>
      <w:r w:rsidRPr="00A8114B">
        <w:t xml:space="preserve"> А депутат Раиса </w:t>
      </w:r>
      <w:proofErr w:type="spellStart"/>
      <w:r w:rsidRPr="00A8114B">
        <w:t>Мыльникова</w:t>
      </w:r>
      <w:proofErr w:type="spellEnd"/>
      <w:r w:rsidRPr="00A8114B">
        <w:t xml:space="preserve"> выразила обеспок</w:t>
      </w:r>
      <w:r w:rsidRPr="00A8114B">
        <w:t>о</w:t>
      </w:r>
      <w:r w:rsidRPr="00A8114B">
        <w:t>енность тем, что докладчик недостаточно уделил вним</w:t>
      </w:r>
      <w:r w:rsidRPr="00A8114B">
        <w:t>а</w:t>
      </w:r>
      <w:r w:rsidRPr="00A8114B">
        <w:t>ния строительству школ, развитию системы образования города</w:t>
      </w:r>
      <w:r>
        <w:t xml:space="preserve">, </w:t>
      </w:r>
      <w:r w:rsidRPr="00A8114B">
        <w:t>в</w:t>
      </w:r>
      <w:r>
        <w:t>с</w:t>
      </w:r>
      <w:r w:rsidRPr="00A8114B">
        <w:t>ей социальной сферы в целом. На вопрос деп</w:t>
      </w:r>
      <w:r w:rsidRPr="00A8114B">
        <w:t>у</w:t>
      </w:r>
      <w:r w:rsidRPr="00A8114B">
        <w:t xml:space="preserve">татов Александра </w:t>
      </w:r>
      <w:proofErr w:type="spellStart"/>
      <w:r w:rsidRPr="00A8114B">
        <w:t>Щебенькова</w:t>
      </w:r>
      <w:proofErr w:type="spellEnd"/>
      <w:r w:rsidRPr="00A8114B">
        <w:t xml:space="preserve"> и Виктора Шереметьева о возможностях увеличения муниципального бюджета, В</w:t>
      </w:r>
      <w:r>
        <w:t>.</w:t>
      </w:r>
      <w:r w:rsidRPr="00A8114B">
        <w:t>Забелин ответил, что необходимо провести инвентар</w:t>
      </w:r>
      <w:r w:rsidRPr="00A8114B">
        <w:t>и</w:t>
      </w:r>
      <w:r w:rsidRPr="00A8114B">
        <w:t>зацию всего муниципального имущества и земли на те</w:t>
      </w:r>
      <w:r w:rsidRPr="00A8114B">
        <w:t>р</w:t>
      </w:r>
      <w:r w:rsidRPr="00A8114B">
        <w:t xml:space="preserve">ритории города, повысив их эффективность в пополнении городского бюджета. На что Глава городского округа </w:t>
      </w:r>
      <w:r w:rsidR="00721648">
        <w:t>«</w:t>
      </w:r>
      <w:r w:rsidRPr="00A8114B">
        <w:t>Город Чита</w:t>
      </w:r>
      <w:r w:rsidR="00721648">
        <w:t>»</w:t>
      </w:r>
      <w:r w:rsidRPr="00A8114B">
        <w:t xml:space="preserve"> Анатолий Михалев заметил:</w:t>
      </w:r>
      <w:r>
        <w:t xml:space="preserve"> </w:t>
      </w:r>
      <w:r w:rsidR="00042850">
        <w:t>—</w:t>
      </w:r>
      <w:r>
        <w:t xml:space="preserve"> </w:t>
      </w:r>
      <w:r w:rsidRPr="00A8114B">
        <w:t xml:space="preserve">Могу Вам дать бесплатный совет: проведите еще инвентаризацию </w:t>
      </w:r>
      <w:r w:rsidRPr="00A8114B">
        <w:lastRenderedPageBreak/>
        <w:t>всех предприятий, работающих в городе. Чтобы платили они налоги в бюджет Читы. А не где-то на стороне. Ко всем замечаниям В</w:t>
      </w:r>
      <w:r>
        <w:t>.</w:t>
      </w:r>
      <w:r w:rsidRPr="00A8114B">
        <w:t>Забелин отнесся с пониманием, доб</w:t>
      </w:r>
      <w:r w:rsidRPr="00A8114B">
        <w:t>а</w:t>
      </w:r>
      <w:r w:rsidRPr="00A8114B">
        <w:t>вив, что будет советоваться с горожанами, учитывать их мнение во всех кардинальных вопросах и опираться на опыт действующей команды администрации Читы:</w:t>
      </w:r>
      <w:r>
        <w:t xml:space="preserve"> </w:t>
      </w:r>
      <w:r w:rsidR="00042850">
        <w:t>—</w:t>
      </w:r>
      <w:r w:rsidRPr="00A8114B">
        <w:t xml:space="preserve"> Я считаю, что А</w:t>
      </w:r>
      <w:r>
        <w:t>.Михалевым</w:t>
      </w:r>
      <w:r w:rsidRPr="00A8114B">
        <w:t xml:space="preserve"> создана работоспособная, э</w:t>
      </w:r>
      <w:r w:rsidRPr="00A8114B">
        <w:t>ф</w:t>
      </w:r>
      <w:r w:rsidRPr="00A8114B">
        <w:t xml:space="preserve">фективная команда, </w:t>
      </w:r>
      <w:r w:rsidR="00042850">
        <w:t>—</w:t>
      </w:r>
      <w:r w:rsidRPr="00A8114B">
        <w:t xml:space="preserve"> сказал В</w:t>
      </w:r>
      <w:r>
        <w:t>.Забелин</w:t>
      </w:r>
      <w:r w:rsidRPr="00A8114B">
        <w:t>.</w:t>
      </w:r>
      <w:r>
        <w:t xml:space="preserve"> </w:t>
      </w:r>
      <w:r w:rsidR="00042850">
        <w:t>—</w:t>
      </w:r>
      <w:r w:rsidRPr="00A8114B">
        <w:t xml:space="preserve"> И если вы меня изберете, конечно, буду опираться на этот опыт, н</w:t>
      </w:r>
      <w:r w:rsidRPr="00A8114B">
        <w:t>и</w:t>
      </w:r>
      <w:r w:rsidRPr="00A8114B">
        <w:t>чего не собираюсь резко менять.</w:t>
      </w:r>
      <w:r>
        <w:t xml:space="preserve"> </w:t>
      </w:r>
      <w:r w:rsidRPr="00A8114B">
        <w:t xml:space="preserve">Я из казачьего рода, но шашкой махать не собираюсь. Первым делом разберусь в структуре, поговорю с людьми </w:t>
      </w:r>
      <w:r w:rsidR="00042850">
        <w:t>—</w:t>
      </w:r>
      <w:r w:rsidRPr="00A8114B">
        <w:t xml:space="preserve"> кто </w:t>
      </w:r>
      <w:proofErr w:type="gramStart"/>
      <w:r w:rsidRPr="00A8114B">
        <w:t>над</w:t>
      </w:r>
      <w:proofErr w:type="gramEnd"/>
      <w:r w:rsidRPr="00A8114B">
        <w:t xml:space="preserve"> чем работает, кто чем дышит.</w:t>
      </w:r>
      <w:r>
        <w:t xml:space="preserve"> </w:t>
      </w:r>
      <w:r w:rsidRPr="00A8114B">
        <w:t>21</w:t>
      </w:r>
      <w:r>
        <w:t xml:space="preserve"> </w:t>
      </w:r>
      <w:r w:rsidR="00042850">
        <w:t>—</w:t>
      </w:r>
      <w:r w:rsidRPr="00A8114B">
        <w:t xml:space="preserve"> </w:t>
      </w:r>
      <w:r w:rsidR="00721648">
        <w:t>«</w:t>
      </w:r>
      <w:r w:rsidRPr="00A8114B">
        <w:t>за</w:t>
      </w:r>
      <w:r w:rsidR="00721648">
        <w:t>»</w:t>
      </w:r>
      <w:r w:rsidRPr="00A8114B">
        <w:t>,</w:t>
      </w:r>
      <w:r>
        <w:t xml:space="preserve"> </w:t>
      </w:r>
      <w:r w:rsidRPr="00A8114B">
        <w:t>7</w:t>
      </w:r>
      <w:r>
        <w:t xml:space="preserve"> </w:t>
      </w:r>
      <w:r w:rsidR="00042850">
        <w:t>—</w:t>
      </w:r>
      <w:r>
        <w:t xml:space="preserve"> </w:t>
      </w:r>
      <w:r w:rsidR="00721648">
        <w:t>«</w:t>
      </w:r>
      <w:r w:rsidRPr="00A8114B">
        <w:t>против</w:t>
      </w:r>
      <w:r w:rsidR="00721648">
        <w:t>»</w:t>
      </w:r>
      <w:r w:rsidRPr="00A8114B">
        <w:t>.</w:t>
      </w:r>
      <w:r>
        <w:t xml:space="preserve"> </w:t>
      </w:r>
      <w:r w:rsidRPr="00A8114B">
        <w:t>Таков резул</w:t>
      </w:r>
      <w:r w:rsidRPr="00A8114B">
        <w:t>ь</w:t>
      </w:r>
      <w:r w:rsidRPr="00A8114B">
        <w:t>тат тайного голосования. В</w:t>
      </w:r>
      <w:r>
        <w:t>.</w:t>
      </w:r>
      <w:r w:rsidRPr="00A8114B">
        <w:t>Забелин поблагодарил всех за доверие и обещал работать на благо любимого города и улучшения качества жизни горожан.</w:t>
      </w:r>
      <w:r w:rsidR="00917242">
        <w:t xml:space="preserve"> </w:t>
      </w:r>
      <w:r w:rsidR="00042850">
        <w:t>—</w:t>
      </w:r>
      <w:r w:rsidRPr="00A8114B">
        <w:t xml:space="preserve"> Считаю, это для меня отличный результат как непубличного политика, </w:t>
      </w:r>
      <w:r w:rsidR="00042850">
        <w:t>—</w:t>
      </w:r>
      <w:r w:rsidR="00917242">
        <w:t xml:space="preserve"> </w:t>
      </w:r>
      <w:r w:rsidRPr="00A8114B">
        <w:t>сказал В</w:t>
      </w:r>
      <w:r w:rsidR="00917242">
        <w:t>.</w:t>
      </w:r>
      <w:r w:rsidRPr="00A8114B">
        <w:t>Забелин.</w:t>
      </w:r>
      <w:r w:rsidR="00917242">
        <w:t xml:space="preserve"> </w:t>
      </w:r>
      <w:r w:rsidR="00042850">
        <w:t>—</w:t>
      </w:r>
      <w:r w:rsidRPr="00A8114B">
        <w:t xml:space="preserve"> Я считаю себя эффективным мене</w:t>
      </w:r>
      <w:r w:rsidRPr="00A8114B">
        <w:t>д</w:t>
      </w:r>
      <w:r w:rsidRPr="00A8114B">
        <w:t>жером, а то, что нет опыта у меня в политике, то ведь р</w:t>
      </w:r>
      <w:r w:rsidRPr="00A8114B">
        <w:t>а</w:t>
      </w:r>
      <w:r w:rsidRPr="00A8114B">
        <w:t>бота руководителя администрации не столько политич</w:t>
      </w:r>
      <w:r w:rsidRPr="00A8114B">
        <w:t>е</w:t>
      </w:r>
      <w:r w:rsidRPr="00A8114B">
        <w:t>ская,</w:t>
      </w:r>
      <w:r w:rsidR="00917242">
        <w:t xml:space="preserve"> </w:t>
      </w:r>
      <w:r w:rsidRPr="00A8114B">
        <w:t>сколько хозяйственная, и думаю, в управлении г</w:t>
      </w:r>
      <w:r w:rsidRPr="00A8114B">
        <w:t>о</w:t>
      </w:r>
      <w:r w:rsidRPr="00A8114B">
        <w:t>родским хозяйством у меня все получится.</w:t>
      </w:r>
      <w:r w:rsidR="00917242">
        <w:t xml:space="preserve"> </w:t>
      </w:r>
      <w:r w:rsidRPr="00A8114B">
        <w:t>Надеется на это и Глава городского округа А</w:t>
      </w:r>
      <w:r w:rsidR="00917242">
        <w:t>.</w:t>
      </w:r>
      <w:r w:rsidRPr="00A8114B">
        <w:t>Михалев:</w:t>
      </w:r>
      <w:r w:rsidR="00917242">
        <w:t xml:space="preserve"> </w:t>
      </w:r>
      <w:r w:rsidR="00042850">
        <w:t>—</w:t>
      </w:r>
      <w:r w:rsidRPr="00A8114B">
        <w:t xml:space="preserve"> Меня сразу подкупило, что человек хочет во всем разобраться, акти</w:t>
      </w:r>
      <w:r w:rsidRPr="00A8114B">
        <w:t>в</w:t>
      </w:r>
      <w:r w:rsidRPr="00A8114B">
        <w:t>но работать, вникнуть во</w:t>
      </w:r>
      <w:r w:rsidR="00917242">
        <w:t xml:space="preserve"> все проблемы и выстраивать что</w:t>
      </w:r>
      <w:r w:rsidR="00042850">
        <w:t>-</w:t>
      </w:r>
      <w:r w:rsidRPr="00A8114B">
        <w:t xml:space="preserve">то новое, поэтому рекомендовал </w:t>
      </w:r>
      <w:r w:rsidR="00917242">
        <w:t>В.</w:t>
      </w:r>
      <w:r w:rsidRPr="00A8114B">
        <w:t>Забелина для и</w:t>
      </w:r>
      <w:r w:rsidRPr="00A8114B">
        <w:t>з</w:t>
      </w:r>
      <w:r w:rsidRPr="00A8114B">
        <w:t xml:space="preserve">брания. Губернатор Забайкальского края Константин </w:t>
      </w:r>
      <w:proofErr w:type="spellStart"/>
      <w:r w:rsidRPr="00A8114B">
        <w:t>Ильковский</w:t>
      </w:r>
      <w:proofErr w:type="spellEnd"/>
      <w:r w:rsidRPr="00A8114B">
        <w:t>, также поддержавший кандидатуру В</w:t>
      </w:r>
      <w:r w:rsidR="00917242">
        <w:t>.</w:t>
      </w:r>
      <w:r w:rsidRPr="00A8114B">
        <w:t>Забелина еще перед голосованием, отметил в комме</w:t>
      </w:r>
      <w:r w:rsidRPr="00A8114B">
        <w:t>н</w:t>
      </w:r>
      <w:r w:rsidRPr="00A8114B">
        <w:t>тарии журналистам, что многолетний  управленческий опыт А</w:t>
      </w:r>
      <w:r w:rsidR="00917242">
        <w:t>.</w:t>
      </w:r>
      <w:r w:rsidRPr="00A8114B">
        <w:t>Михалева и молодость, опыт в другой деятельн</w:t>
      </w:r>
      <w:r w:rsidRPr="00A8114B">
        <w:t>о</w:t>
      </w:r>
      <w:r w:rsidRPr="00A8114B">
        <w:t>сти В</w:t>
      </w:r>
      <w:r w:rsidR="00917242">
        <w:t>.</w:t>
      </w:r>
      <w:r w:rsidRPr="00A8114B">
        <w:t>Забелина станет  удачным, эффективным союзом, который поможет плодотворной работе на благо города. Пообещав при этом, что правительство края будет конс</w:t>
      </w:r>
      <w:r w:rsidRPr="00A8114B">
        <w:t>т</w:t>
      </w:r>
      <w:r w:rsidRPr="00A8114B">
        <w:t>руктивно работать вместе с городскими властями, оказ</w:t>
      </w:r>
      <w:r w:rsidRPr="00A8114B">
        <w:t>ы</w:t>
      </w:r>
      <w:r w:rsidRPr="00A8114B">
        <w:t>вать городу поддержку на уровне правительственных р</w:t>
      </w:r>
      <w:r w:rsidRPr="00A8114B">
        <w:t>е</w:t>
      </w:r>
      <w:r w:rsidRPr="00A8114B">
        <w:t>шений края.</w:t>
      </w:r>
    </w:p>
    <w:p w:rsidR="00DB3B1E" w:rsidRDefault="00DB3B1E" w:rsidP="00DB3B1E">
      <w:pPr>
        <w:pStyle w:val="aa"/>
      </w:pPr>
      <w:bookmarkStart w:id="78" w:name="_Toc403983675"/>
      <w:r>
        <w:t xml:space="preserve">— Управляющие компании </w:t>
      </w:r>
      <w:r w:rsidR="00F050ED">
        <w:t>—</w:t>
      </w:r>
      <w:r>
        <w:t xml:space="preserve"> к ответу</w:t>
      </w:r>
      <w:bookmarkEnd w:id="78"/>
    </w:p>
    <w:p w:rsidR="00DB3B1E" w:rsidRPr="00DB3B1E" w:rsidRDefault="00DB3B1E" w:rsidP="00DB3B1E">
      <w:pPr>
        <w:pStyle w:val="ab"/>
        <w:rPr>
          <w:rStyle w:val="ad"/>
        </w:rPr>
      </w:pPr>
      <w:r w:rsidRPr="00DB3B1E">
        <w:rPr>
          <w:rStyle w:val="ad"/>
        </w:rPr>
        <w:t>Че</w:t>
      </w:r>
      <w:r>
        <w:rPr>
          <w:rStyle w:val="ad"/>
        </w:rPr>
        <w:t>с</w:t>
      </w:r>
      <w:r w:rsidRPr="00DB3B1E">
        <w:rPr>
          <w:rStyle w:val="ad"/>
        </w:rPr>
        <w:t>тность, высокая ответственность перед собственник</w:t>
      </w:r>
      <w:r w:rsidRPr="00DB3B1E">
        <w:rPr>
          <w:rStyle w:val="ad"/>
        </w:rPr>
        <w:t>а</w:t>
      </w:r>
      <w:r w:rsidRPr="00DB3B1E">
        <w:rPr>
          <w:rStyle w:val="ad"/>
        </w:rPr>
        <w:t>ми жилья</w:t>
      </w:r>
      <w:r>
        <w:rPr>
          <w:rStyle w:val="ad"/>
        </w:rPr>
        <w:t xml:space="preserve"> </w:t>
      </w:r>
      <w:r w:rsidR="00F050ED">
        <w:rPr>
          <w:rStyle w:val="ad"/>
        </w:rPr>
        <w:t>—</w:t>
      </w:r>
      <w:r>
        <w:rPr>
          <w:rStyle w:val="ad"/>
        </w:rPr>
        <w:t xml:space="preserve"> д</w:t>
      </w:r>
      <w:r w:rsidRPr="00DB3B1E">
        <w:rPr>
          <w:rStyle w:val="ad"/>
        </w:rPr>
        <w:t>ля многих управляющих компаний это пока только благое, не подкрепленное практикой, намерение. К такому выводу приходишь, размышляя об информации, представленной начальником управления регулирования цен и тарифов Читы Татьяной Гулько и заместителем председателя комитета ЖКХ администрации города Се</w:t>
      </w:r>
      <w:r w:rsidRPr="00DB3B1E">
        <w:rPr>
          <w:rStyle w:val="ad"/>
        </w:rPr>
        <w:t>р</w:t>
      </w:r>
      <w:r w:rsidRPr="00DB3B1E">
        <w:rPr>
          <w:rStyle w:val="ad"/>
        </w:rPr>
        <w:t xml:space="preserve">геем </w:t>
      </w:r>
      <w:proofErr w:type="spellStart"/>
      <w:r w:rsidRPr="00DB3B1E">
        <w:rPr>
          <w:rStyle w:val="ad"/>
        </w:rPr>
        <w:t>Скурыдиным</w:t>
      </w:r>
      <w:proofErr w:type="spellEnd"/>
      <w:r w:rsidRPr="00DB3B1E">
        <w:rPr>
          <w:rStyle w:val="ad"/>
        </w:rPr>
        <w:t xml:space="preserve"> на заседании комиссии градостро</w:t>
      </w:r>
      <w:r w:rsidRPr="00DB3B1E">
        <w:rPr>
          <w:rStyle w:val="ad"/>
        </w:rPr>
        <w:t>и</w:t>
      </w:r>
      <w:r w:rsidRPr="00DB3B1E">
        <w:rPr>
          <w:rStyle w:val="ad"/>
        </w:rPr>
        <w:t>тельства, жилищно-коммунального хозяйства</w:t>
      </w:r>
      <w:r>
        <w:rPr>
          <w:rStyle w:val="ad"/>
        </w:rPr>
        <w:t xml:space="preserve">, транспорта и связи Думы Читы. </w:t>
      </w:r>
      <w:r w:rsidRPr="00DB3B1E">
        <w:rPr>
          <w:rStyle w:val="ad"/>
        </w:rPr>
        <w:t>Если раньше управляющие компании были вправе контролировать лишь собственники жилья и государственная жилищная инспекция, то с августа 2012 года к этому подключился и муниципальный контроль, на основании нормативно-правовых решений он был возл</w:t>
      </w:r>
      <w:r w:rsidRPr="00DB3B1E">
        <w:rPr>
          <w:rStyle w:val="ad"/>
        </w:rPr>
        <w:t>о</w:t>
      </w:r>
      <w:r w:rsidRPr="00DB3B1E">
        <w:rPr>
          <w:rStyle w:val="ad"/>
        </w:rPr>
        <w:t>жен на управление регулирования цен и тарифов. По сл</w:t>
      </w:r>
      <w:r w:rsidRPr="00DB3B1E">
        <w:rPr>
          <w:rStyle w:val="ad"/>
        </w:rPr>
        <w:t>о</w:t>
      </w:r>
      <w:r w:rsidRPr="00DB3B1E">
        <w:rPr>
          <w:rStyle w:val="ad"/>
        </w:rPr>
        <w:t>вам начальника управления Т</w:t>
      </w:r>
      <w:r>
        <w:rPr>
          <w:rStyle w:val="ad"/>
        </w:rPr>
        <w:t>.</w:t>
      </w:r>
      <w:r w:rsidRPr="00DB3B1E">
        <w:rPr>
          <w:rStyle w:val="ad"/>
        </w:rPr>
        <w:t>Гулько, основанием для проверки служит заявление собственника или председ</w:t>
      </w:r>
      <w:r w:rsidRPr="00DB3B1E">
        <w:rPr>
          <w:rStyle w:val="ad"/>
        </w:rPr>
        <w:t>а</w:t>
      </w:r>
      <w:r w:rsidRPr="00DB3B1E">
        <w:rPr>
          <w:rStyle w:val="ad"/>
        </w:rPr>
        <w:t>теля совета дома о невыполнении управляющей компан</w:t>
      </w:r>
      <w:r w:rsidRPr="00DB3B1E">
        <w:rPr>
          <w:rStyle w:val="ad"/>
        </w:rPr>
        <w:t>и</w:t>
      </w:r>
      <w:r w:rsidRPr="00DB3B1E">
        <w:rPr>
          <w:rStyle w:val="ad"/>
        </w:rPr>
        <w:t>ей обяза</w:t>
      </w:r>
      <w:r>
        <w:rPr>
          <w:rStyle w:val="ad"/>
        </w:rPr>
        <w:t xml:space="preserve">тельств договора управления.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То есть, пров</w:t>
      </w:r>
      <w:r w:rsidRPr="00DB3B1E">
        <w:rPr>
          <w:rStyle w:val="ad"/>
        </w:rPr>
        <w:t>о</w:t>
      </w:r>
      <w:r w:rsidRPr="00DB3B1E">
        <w:rPr>
          <w:rStyle w:val="ad"/>
        </w:rPr>
        <w:t>дили внеплановые проверки условий выполнения догов</w:t>
      </w:r>
      <w:r w:rsidRPr="00DB3B1E">
        <w:rPr>
          <w:rStyle w:val="ad"/>
        </w:rPr>
        <w:t>о</w:t>
      </w:r>
      <w:r w:rsidRPr="00DB3B1E">
        <w:rPr>
          <w:rStyle w:val="ad"/>
        </w:rPr>
        <w:t>ра управления, который на основании Жилищного коде</w:t>
      </w:r>
      <w:r w:rsidRPr="00DB3B1E">
        <w:rPr>
          <w:rStyle w:val="ad"/>
        </w:rPr>
        <w:t>к</w:t>
      </w:r>
      <w:r w:rsidRPr="00DB3B1E">
        <w:rPr>
          <w:rStyle w:val="ad"/>
        </w:rPr>
        <w:t xml:space="preserve">са должен быть в каждом доме,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говорит Т</w:t>
      </w:r>
      <w:r>
        <w:rPr>
          <w:rStyle w:val="ad"/>
        </w:rPr>
        <w:t>.Гулько</w:t>
      </w:r>
      <w:r w:rsidRPr="00DB3B1E">
        <w:rPr>
          <w:rStyle w:val="ad"/>
        </w:rPr>
        <w:t>.</w:t>
      </w:r>
      <w:r>
        <w:rPr>
          <w:rStyle w:val="ad"/>
        </w:rPr>
        <w:t xml:space="preserve">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Без него ком</w:t>
      </w:r>
      <w:r>
        <w:rPr>
          <w:rStyle w:val="ad"/>
        </w:rPr>
        <w:t>пания не может управлять, взи</w:t>
      </w:r>
      <w:r w:rsidRPr="00DB3B1E">
        <w:rPr>
          <w:rStyle w:val="ad"/>
        </w:rPr>
        <w:t xml:space="preserve">мать деньги </w:t>
      </w:r>
      <w:proofErr w:type="spellStart"/>
      <w:r w:rsidRPr="00DB3B1E">
        <w:rPr>
          <w:rStyle w:val="ad"/>
        </w:rPr>
        <w:t>з</w:t>
      </w:r>
      <w:proofErr w:type="spellEnd"/>
      <w:r w:rsidRPr="00DB3B1E">
        <w:rPr>
          <w:rStyle w:val="ad"/>
        </w:rPr>
        <w:t xml:space="preserve"> свою работу. Данный договор должен соблюдать опред</w:t>
      </w:r>
      <w:r w:rsidRPr="00DB3B1E">
        <w:rPr>
          <w:rStyle w:val="ad"/>
        </w:rPr>
        <w:t>е</w:t>
      </w:r>
      <w:r w:rsidRPr="00DB3B1E">
        <w:rPr>
          <w:rStyle w:val="ad"/>
        </w:rPr>
        <w:t>ленные условия, выполнять перечень работ, который мы с 2010 года стали публиковать. В том числе, расходы самой управляющей компа</w:t>
      </w:r>
      <w:r>
        <w:rPr>
          <w:rStyle w:val="ad"/>
        </w:rPr>
        <w:t xml:space="preserve">нии. </w:t>
      </w:r>
      <w:r w:rsidRPr="00DB3B1E">
        <w:rPr>
          <w:rStyle w:val="ad"/>
        </w:rPr>
        <w:t xml:space="preserve">Сколько средств управляющая </w:t>
      </w:r>
      <w:r w:rsidRPr="00DB3B1E">
        <w:rPr>
          <w:rStyle w:val="ad"/>
        </w:rPr>
        <w:lastRenderedPageBreak/>
        <w:t>компания должна собрать с данного дома за определе</w:t>
      </w:r>
      <w:r w:rsidRPr="00DB3B1E">
        <w:rPr>
          <w:rStyle w:val="ad"/>
        </w:rPr>
        <w:t>н</w:t>
      </w:r>
      <w:r w:rsidRPr="00DB3B1E">
        <w:rPr>
          <w:rStyle w:val="ad"/>
        </w:rPr>
        <w:t>ный период времени? Какие работы она должны выпо</w:t>
      </w:r>
      <w:r w:rsidRPr="00DB3B1E">
        <w:rPr>
          <w:rStyle w:val="ad"/>
        </w:rPr>
        <w:t>л</w:t>
      </w:r>
      <w:r w:rsidRPr="00DB3B1E">
        <w:rPr>
          <w:rStyle w:val="ad"/>
        </w:rPr>
        <w:t>нить на эти средства, и что из этого выполнено некачес</w:t>
      </w:r>
      <w:r w:rsidRPr="00DB3B1E">
        <w:rPr>
          <w:rStyle w:val="ad"/>
        </w:rPr>
        <w:t>т</w:t>
      </w:r>
      <w:r w:rsidRPr="00DB3B1E">
        <w:rPr>
          <w:rStyle w:val="ad"/>
        </w:rPr>
        <w:t>венно или не сделано вообще? То есть, надлежащим обр</w:t>
      </w:r>
      <w:r w:rsidRPr="00DB3B1E">
        <w:rPr>
          <w:rStyle w:val="ad"/>
        </w:rPr>
        <w:t>а</w:t>
      </w:r>
      <w:r w:rsidRPr="00DB3B1E">
        <w:rPr>
          <w:rStyle w:val="ad"/>
        </w:rPr>
        <w:t xml:space="preserve">зом или вообще не выполняется? На эти и другие вопросы искали сотрудники управления ответы, проведя с 2012 по сегодняшний день 60 проверок. Поначалу очень много жалоб было на оплату за так называемые </w:t>
      </w:r>
      <w:proofErr w:type="spellStart"/>
      <w:r w:rsidRPr="00DB3B1E">
        <w:rPr>
          <w:rStyle w:val="ad"/>
        </w:rPr>
        <w:t>общедомовые</w:t>
      </w:r>
      <w:proofErr w:type="spellEnd"/>
      <w:r w:rsidRPr="00DB3B1E">
        <w:rPr>
          <w:rStyle w:val="ad"/>
        </w:rPr>
        <w:t xml:space="preserve"> нужды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ОДН. Но </w:t>
      </w:r>
      <w:proofErr w:type="gramStart"/>
      <w:r w:rsidRPr="00DB3B1E">
        <w:rPr>
          <w:rStyle w:val="ad"/>
        </w:rPr>
        <w:t>контроль за</w:t>
      </w:r>
      <w:proofErr w:type="gramEnd"/>
      <w:r w:rsidRPr="00DB3B1E">
        <w:rPr>
          <w:rStyle w:val="ad"/>
        </w:rPr>
        <w:t xml:space="preserve"> решением этих проблем взяли в итоге представители госу</w:t>
      </w:r>
      <w:r>
        <w:rPr>
          <w:rStyle w:val="ad"/>
        </w:rPr>
        <w:t xml:space="preserve">дарственной жилищной инспекции. </w:t>
      </w:r>
      <w:r w:rsidRPr="00DB3B1E">
        <w:rPr>
          <w:rStyle w:val="ad"/>
        </w:rPr>
        <w:t>Как показали проверки, у многих компаний вообще отсутствуют договора управления. И хотя осно</w:t>
      </w:r>
      <w:r w:rsidRPr="00DB3B1E">
        <w:rPr>
          <w:rStyle w:val="ad"/>
        </w:rPr>
        <w:t>в</w:t>
      </w:r>
      <w:r w:rsidRPr="00DB3B1E">
        <w:rPr>
          <w:rStyle w:val="ad"/>
        </w:rPr>
        <w:t>ное количество из проверенных управляющих компаний в своих расценках используют тарифы, рекомендованные управлением по регулированию цен и тарифов, у многих компаний нет подтверждающих документов тех видов работ, которые произведены в том или ином доме.</w:t>
      </w:r>
      <w:r>
        <w:rPr>
          <w:rStyle w:val="ad"/>
        </w:rPr>
        <w:t xml:space="preserve">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Вот, говорят, мы то и то сделали в этом доме,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рассказывает Т</w:t>
      </w:r>
      <w:r>
        <w:rPr>
          <w:rStyle w:val="ad"/>
        </w:rPr>
        <w:t>.Гулько</w:t>
      </w:r>
      <w:r w:rsidRPr="00DB3B1E">
        <w:rPr>
          <w:rStyle w:val="ad"/>
        </w:rPr>
        <w:t>.</w:t>
      </w:r>
      <w:r>
        <w:rPr>
          <w:rStyle w:val="ad"/>
        </w:rPr>
        <w:t xml:space="preserve">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Когда же говорю: </w:t>
      </w:r>
      <w:r w:rsidR="00721648">
        <w:rPr>
          <w:rStyle w:val="ad"/>
        </w:rPr>
        <w:t>«</w:t>
      </w:r>
      <w:r w:rsidRPr="00DB3B1E">
        <w:rPr>
          <w:rStyle w:val="ad"/>
        </w:rPr>
        <w:t>Подтвердите документ</w:t>
      </w:r>
      <w:r w:rsidRPr="00DB3B1E">
        <w:rPr>
          <w:rStyle w:val="ad"/>
        </w:rPr>
        <w:t>а</w:t>
      </w:r>
      <w:r w:rsidRPr="00DB3B1E">
        <w:rPr>
          <w:rStyle w:val="ad"/>
        </w:rPr>
        <w:t>ми, покажите, где собственник подписался под актом в</w:t>
      </w:r>
      <w:r w:rsidRPr="00DB3B1E">
        <w:rPr>
          <w:rStyle w:val="ad"/>
        </w:rPr>
        <w:t>ы</w:t>
      </w:r>
      <w:r w:rsidRPr="00DB3B1E">
        <w:rPr>
          <w:rStyle w:val="ad"/>
        </w:rPr>
        <w:t>полненных работ. Но документов нет</w:t>
      </w:r>
      <w:proofErr w:type="gramStart"/>
      <w:r w:rsidRPr="00DB3B1E">
        <w:rPr>
          <w:rStyle w:val="ad"/>
        </w:rPr>
        <w:t xml:space="preserve">.. </w:t>
      </w:r>
      <w:proofErr w:type="gramEnd"/>
      <w:r w:rsidRPr="00DB3B1E">
        <w:rPr>
          <w:rStyle w:val="ad"/>
        </w:rPr>
        <w:t>Самое главное н</w:t>
      </w:r>
      <w:r w:rsidRPr="00DB3B1E">
        <w:rPr>
          <w:rStyle w:val="ad"/>
        </w:rPr>
        <w:t>а</w:t>
      </w:r>
      <w:r w:rsidRPr="00DB3B1E">
        <w:rPr>
          <w:rStyle w:val="ad"/>
        </w:rPr>
        <w:t xml:space="preserve">рушение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ни в одной управляющей компании я не в</w:t>
      </w:r>
      <w:r w:rsidRPr="00DB3B1E">
        <w:rPr>
          <w:rStyle w:val="ad"/>
        </w:rPr>
        <w:t>и</w:t>
      </w:r>
      <w:r w:rsidRPr="00DB3B1E">
        <w:rPr>
          <w:rStyle w:val="ad"/>
        </w:rPr>
        <w:t>дела</w:t>
      </w:r>
      <w:r w:rsidR="002F7873">
        <w:rPr>
          <w:rStyle w:val="ad"/>
        </w:rPr>
        <w:t>,</w:t>
      </w:r>
      <w:r>
        <w:rPr>
          <w:rStyle w:val="ad"/>
        </w:rPr>
        <w:t xml:space="preserve"> что они ведут подомовой учет</w:t>
      </w:r>
      <w:r w:rsidR="00721648">
        <w:rPr>
          <w:rStyle w:val="ad"/>
        </w:rPr>
        <w:t>»</w:t>
      </w:r>
      <w:r w:rsidRPr="00DB3B1E">
        <w:rPr>
          <w:rStyle w:val="ad"/>
        </w:rPr>
        <w:t>.</w:t>
      </w:r>
      <w:r>
        <w:rPr>
          <w:rStyle w:val="ad"/>
        </w:rPr>
        <w:t xml:space="preserve"> </w:t>
      </w:r>
      <w:r w:rsidRPr="00DB3B1E">
        <w:rPr>
          <w:rStyle w:val="ad"/>
        </w:rPr>
        <w:t xml:space="preserve">Среди нарушений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и перераспределение управляющими компаниями с</w:t>
      </w:r>
      <w:r w:rsidRPr="00DB3B1E">
        <w:rPr>
          <w:rStyle w:val="ad"/>
        </w:rPr>
        <w:t>э</w:t>
      </w:r>
      <w:r w:rsidRPr="00DB3B1E">
        <w:rPr>
          <w:rStyle w:val="ad"/>
        </w:rPr>
        <w:t>коном</w:t>
      </w:r>
      <w:r>
        <w:rPr>
          <w:rStyle w:val="ad"/>
        </w:rPr>
        <w:t>ленных сре</w:t>
      </w:r>
      <w:proofErr w:type="gramStart"/>
      <w:r>
        <w:rPr>
          <w:rStyle w:val="ad"/>
        </w:rPr>
        <w:t>дств с т</w:t>
      </w:r>
      <w:proofErr w:type="gramEnd"/>
      <w:r>
        <w:rPr>
          <w:rStyle w:val="ad"/>
        </w:rPr>
        <w:t>екущ</w:t>
      </w:r>
      <w:r w:rsidRPr="00DB3B1E">
        <w:rPr>
          <w:rStyle w:val="ad"/>
        </w:rPr>
        <w:t>его ремонта на управленч</w:t>
      </w:r>
      <w:r w:rsidRPr="00DB3B1E">
        <w:rPr>
          <w:rStyle w:val="ad"/>
        </w:rPr>
        <w:t>е</w:t>
      </w:r>
      <w:r w:rsidRPr="00DB3B1E">
        <w:rPr>
          <w:rStyle w:val="ad"/>
        </w:rPr>
        <w:t>ские услуги. Проверяющие в этом случае обязательно доводят до сведения собственника: средства, которые должны идти на текущее содержание дома, направлены на содержа</w:t>
      </w:r>
      <w:r>
        <w:rPr>
          <w:rStyle w:val="ad"/>
        </w:rPr>
        <w:t xml:space="preserve">ние самой управляющей компании.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Пер</w:t>
      </w:r>
      <w:r w:rsidRPr="00DB3B1E">
        <w:rPr>
          <w:rStyle w:val="ad"/>
        </w:rPr>
        <w:t>е</w:t>
      </w:r>
      <w:r w:rsidRPr="00DB3B1E">
        <w:rPr>
          <w:rStyle w:val="ad"/>
        </w:rPr>
        <w:t xml:space="preserve">распределение средств есть у всех компаний,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говорит Т</w:t>
      </w:r>
      <w:r>
        <w:rPr>
          <w:rStyle w:val="ad"/>
        </w:rPr>
        <w:t>.Гулько</w:t>
      </w:r>
      <w:r w:rsidRPr="00DB3B1E">
        <w:rPr>
          <w:rStyle w:val="ad"/>
        </w:rPr>
        <w:t>.</w:t>
      </w:r>
      <w:r>
        <w:rPr>
          <w:rStyle w:val="ad"/>
        </w:rPr>
        <w:t xml:space="preserve">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Иногда в</w:t>
      </w:r>
      <w:r>
        <w:rPr>
          <w:rStyle w:val="ad"/>
        </w:rPr>
        <w:t xml:space="preserve"> </w:t>
      </w:r>
      <w:r w:rsidRPr="00DB3B1E">
        <w:rPr>
          <w:rStyle w:val="ad"/>
        </w:rPr>
        <w:t>2-3 раза превышает то, что залож</w:t>
      </w:r>
      <w:r w:rsidRPr="00DB3B1E">
        <w:rPr>
          <w:rStyle w:val="ad"/>
        </w:rPr>
        <w:t>е</w:t>
      </w:r>
      <w:r w:rsidRPr="00DB3B1E">
        <w:rPr>
          <w:rStyle w:val="ad"/>
        </w:rPr>
        <w:t>но в размере заработной платы, а у некоторых компаний до</w:t>
      </w:r>
      <w:r>
        <w:rPr>
          <w:rStyle w:val="ad"/>
        </w:rPr>
        <w:t xml:space="preserve"> </w:t>
      </w:r>
      <w:r w:rsidRPr="00DB3B1E">
        <w:rPr>
          <w:rStyle w:val="ad"/>
        </w:rPr>
        <w:t>5-6 раз. То есть, это суммы до</w:t>
      </w:r>
      <w:r>
        <w:rPr>
          <w:rStyle w:val="ad"/>
        </w:rPr>
        <w:t xml:space="preserve">вольно большие. </w:t>
      </w:r>
      <w:r w:rsidRPr="00DB3B1E">
        <w:rPr>
          <w:rStyle w:val="ad"/>
        </w:rPr>
        <w:t>Упра</w:t>
      </w:r>
      <w:r w:rsidRPr="00DB3B1E">
        <w:rPr>
          <w:rStyle w:val="ad"/>
        </w:rPr>
        <w:t>в</w:t>
      </w:r>
      <w:r w:rsidRPr="00DB3B1E">
        <w:rPr>
          <w:rStyle w:val="ad"/>
        </w:rPr>
        <w:t>ляющие компании взимают с жильцов плату за содерж</w:t>
      </w:r>
      <w:r w:rsidRPr="00DB3B1E">
        <w:rPr>
          <w:rStyle w:val="ad"/>
        </w:rPr>
        <w:t>а</w:t>
      </w:r>
      <w:r w:rsidRPr="00DB3B1E">
        <w:rPr>
          <w:rStyle w:val="ad"/>
        </w:rPr>
        <w:t>ние общего имущества, но не считают нужным информ</w:t>
      </w:r>
      <w:r w:rsidRPr="00DB3B1E">
        <w:rPr>
          <w:rStyle w:val="ad"/>
        </w:rPr>
        <w:t>и</w:t>
      </w:r>
      <w:r w:rsidRPr="00DB3B1E">
        <w:rPr>
          <w:rStyle w:val="ad"/>
        </w:rPr>
        <w:t>ровать собственников жилья, на что расходуются средс</w:t>
      </w:r>
      <w:r w:rsidRPr="00DB3B1E">
        <w:rPr>
          <w:rStyle w:val="ad"/>
        </w:rPr>
        <w:t>т</w:t>
      </w:r>
      <w:r w:rsidRPr="00DB3B1E">
        <w:rPr>
          <w:rStyle w:val="ad"/>
        </w:rPr>
        <w:t xml:space="preserve">ва. А это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нарушение Жилищного кодекса. Должно </w:t>
      </w:r>
      <w:proofErr w:type="gramStart"/>
      <w:r w:rsidRPr="00DB3B1E">
        <w:rPr>
          <w:rStyle w:val="ad"/>
        </w:rPr>
        <w:t>быть</w:t>
      </w:r>
      <w:proofErr w:type="gramEnd"/>
      <w:r w:rsidRPr="00DB3B1E">
        <w:rPr>
          <w:rStyle w:val="ad"/>
        </w:rPr>
        <w:t xml:space="preserve"> решение самих собственников жилья: решили н</w:t>
      </w:r>
      <w:r w:rsidRPr="00DB3B1E">
        <w:rPr>
          <w:rStyle w:val="ad"/>
        </w:rPr>
        <w:t>а</w:t>
      </w:r>
      <w:r w:rsidRPr="00DB3B1E">
        <w:rPr>
          <w:rStyle w:val="ad"/>
        </w:rPr>
        <w:t>править на ремонт подъезда</w:t>
      </w:r>
      <w:r>
        <w:rPr>
          <w:rStyle w:val="ad"/>
        </w:rPr>
        <w:t xml:space="preserve">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</w:t>
      </w:r>
      <w:r>
        <w:rPr>
          <w:rStyle w:val="ad"/>
        </w:rPr>
        <w:t>з</w:t>
      </w:r>
      <w:r w:rsidRPr="00DB3B1E">
        <w:rPr>
          <w:rStyle w:val="ad"/>
        </w:rPr>
        <w:t>начит, на ремонт, и ник</w:t>
      </w:r>
      <w:r w:rsidRPr="00DB3B1E">
        <w:rPr>
          <w:rStyle w:val="ad"/>
        </w:rPr>
        <w:t>у</w:t>
      </w:r>
      <w:r>
        <w:rPr>
          <w:rStyle w:val="ad"/>
        </w:rPr>
        <w:t xml:space="preserve">да больше.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Когда мы начинаем при проверке выводить суммы </w:t>
      </w:r>
      <w:r w:rsidR="00F050ED">
        <w:rPr>
          <w:rStyle w:val="ad"/>
        </w:rPr>
        <w:t>—</w:t>
      </w:r>
      <w:r w:rsidR="00F050ED" w:rsidRPr="00F050ED">
        <w:rPr>
          <w:rStyle w:val="ad"/>
        </w:rPr>
        <w:t xml:space="preserve"> </w:t>
      </w:r>
      <w:r w:rsidRPr="00DB3B1E">
        <w:rPr>
          <w:rStyle w:val="ad"/>
        </w:rPr>
        <w:t xml:space="preserve">сколько начислено платы за год, то получается довольно приличная сумма: например, на содержание 9-этажного дом с четырьмя подъездами, вышло </w:t>
      </w:r>
      <w:proofErr w:type="gramStart"/>
      <w:r w:rsidRPr="00DB3B1E">
        <w:rPr>
          <w:rStyle w:val="ad"/>
        </w:rPr>
        <w:t>более одн</w:t>
      </w:r>
      <w:r w:rsidRPr="00DB3B1E">
        <w:rPr>
          <w:rStyle w:val="ad"/>
        </w:rPr>
        <w:t>о</w:t>
      </w:r>
      <w:r w:rsidRPr="00DB3B1E">
        <w:rPr>
          <w:rStyle w:val="ad"/>
        </w:rPr>
        <w:t xml:space="preserve">го миллиона рублей, </w:t>
      </w:r>
      <w:r w:rsidR="00F050ED">
        <w:rPr>
          <w:rStyle w:val="ad"/>
        </w:rPr>
        <w:t>—</w:t>
      </w:r>
      <w:r>
        <w:rPr>
          <w:rStyle w:val="ad"/>
        </w:rPr>
        <w:t xml:space="preserve"> </w:t>
      </w:r>
      <w:r w:rsidRPr="00DB3B1E">
        <w:rPr>
          <w:rStyle w:val="ad"/>
        </w:rPr>
        <w:t>говорит</w:t>
      </w:r>
      <w:proofErr w:type="gramEnd"/>
      <w:r w:rsidRPr="00DB3B1E">
        <w:rPr>
          <w:rStyle w:val="ad"/>
        </w:rPr>
        <w:t xml:space="preserve"> Т</w:t>
      </w:r>
      <w:r>
        <w:rPr>
          <w:rStyle w:val="ad"/>
        </w:rPr>
        <w:t>.Гулько</w:t>
      </w:r>
      <w:r w:rsidRPr="00DB3B1E">
        <w:rPr>
          <w:rStyle w:val="ad"/>
        </w:rPr>
        <w:t>.</w:t>
      </w:r>
      <w:r>
        <w:rPr>
          <w:rStyle w:val="ad"/>
        </w:rPr>
        <w:t xml:space="preserve">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Когда нач</w:t>
      </w:r>
      <w:r w:rsidRPr="00DB3B1E">
        <w:rPr>
          <w:rStyle w:val="ad"/>
        </w:rPr>
        <w:t>и</w:t>
      </w:r>
      <w:r w:rsidRPr="00DB3B1E">
        <w:rPr>
          <w:rStyle w:val="ad"/>
        </w:rPr>
        <w:t>наешь выяснять, куда направлены средства, выясняется, что на данный дом средства эти не направлены. И таких примеров очень много. Помимо управления по регулир</w:t>
      </w:r>
      <w:r w:rsidRPr="00DB3B1E">
        <w:rPr>
          <w:rStyle w:val="ad"/>
        </w:rPr>
        <w:t>о</w:t>
      </w:r>
      <w:r w:rsidRPr="00DB3B1E">
        <w:rPr>
          <w:rStyle w:val="ad"/>
        </w:rPr>
        <w:t>ванию цен и тарифов управляющим компаниям покоя не дает и отдел муниципального жилищного контроля, со</w:t>
      </w:r>
      <w:r w:rsidRPr="00DB3B1E">
        <w:rPr>
          <w:rStyle w:val="ad"/>
        </w:rPr>
        <w:t>з</w:t>
      </w:r>
      <w:r w:rsidRPr="00DB3B1E">
        <w:rPr>
          <w:rStyle w:val="ad"/>
        </w:rPr>
        <w:t>данный в ко</w:t>
      </w:r>
      <w:r>
        <w:rPr>
          <w:rStyle w:val="ad"/>
        </w:rPr>
        <w:t>митете жилищно-</w:t>
      </w:r>
      <w:r w:rsidRPr="00DB3B1E">
        <w:rPr>
          <w:rStyle w:val="ad"/>
        </w:rPr>
        <w:t xml:space="preserve">коммунального хозяйства администрации городского округа </w:t>
      </w:r>
      <w:r w:rsidR="00F050ED">
        <w:rPr>
          <w:rStyle w:val="ad"/>
        </w:rPr>
        <w:t>—</w:t>
      </w:r>
      <w:r>
        <w:rPr>
          <w:rStyle w:val="ad"/>
        </w:rPr>
        <w:t xml:space="preserve"> </w:t>
      </w:r>
      <w:r w:rsidRPr="00DB3B1E">
        <w:rPr>
          <w:rStyle w:val="ad"/>
        </w:rPr>
        <w:t>таков</w:t>
      </w:r>
      <w:r>
        <w:rPr>
          <w:rStyle w:val="ad"/>
        </w:rPr>
        <w:t>о требование Жилищного К</w:t>
      </w:r>
      <w:r w:rsidRPr="00DB3B1E">
        <w:rPr>
          <w:rStyle w:val="ad"/>
        </w:rPr>
        <w:t xml:space="preserve">одекса. Заместитель председателя комитета </w:t>
      </w:r>
      <w:proofErr w:type="spellStart"/>
      <w:r w:rsidRPr="00DB3B1E">
        <w:rPr>
          <w:rStyle w:val="ad"/>
        </w:rPr>
        <w:t>С</w:t>
      </w:r>
      <w:r>
        <w:rPr>
          <w:rStyle w:val="ad"/>
        </w:rPr>
        <w:t>.</w:t>
      </w:r>
      <w:r w:rsidRPr="00DB3B1E">
        <w:rPr>
          <w:rStyle w:val="ad"/>
        </w:rPr>
        <w:t>Ску</w:t>
      </w:r>
      <w:r>
        <w:rPr>
          <w:rStyle w:val="ad"/>
        </w:rPr>
        <w:t>рыдин</w:t>
      </w:r>
      <w:proofErr w:type="spellEnd"/>
      <w:r>
        <w:rPr>
          <w:rStyle w:val="ad"/>
        </w:rPr>
        <w:t xml:space="preserve"> рассказал депутатам</w:t>
      </w:r>
      <w:r w:rsidRPr="00DB3B1E">
        <w:rPr>
          <w:rStyle w:val="ad"/>
        </w:rPr>
        <w:t>, что три человека отд</w:t>
      </w:r>
      <w:r w:rsidRPr="00DB3B1E">
        <w:rPr>
          <w:rStyle w:val="ad"/>
        </w:rPr>
        <w:t>е</w:t>
      </w:r>
      <w:r w:rsidRPr="00DB3B1E">
        <w:rPr>
          <w:rStyle w:val="ad"/>
        </w:rPr>
        <w:t>ла за 9 меся</w:t>
      </w:r>
      <w:r>
        <w:rPr>
          <w:rStyle w:val="ad"/>
        </w:rPr>
        <w:t>цев 2014 года</w:t>
      </w:r>
      <w:r w:rsidRPr="00DB3B1E">
        <w:rPr>
          <w:rStyle w:val="ad"/>
        </w:rPr>
        <w:t xml:space="preserve"> провели 349 проверок, из них 254 </w:t>
      </w:r>
      <w:r w:rsidR="00F050ED">
        <w:rPr>
          <w:rStyle w:val="ad"/>
        </w:rPr>
        <w:t>—</w:t>
      </w:r>
      <w:r w:rsidR="00F050ED" w:rsidRPr="00F050ED">
        <w:rPr>
          <w:rStyle w:val="ad"/>
        </w:rPr>
        <w:t xml:space="preserve"> </w:t>
      </w:r>
      <w:r w:rsidRPr="00DB3B1E">
        <w:rPr>
          <w:rStyle w:val="ad"/>
        </w:rPr>
        <w:t>внеплановые. Выдано 95 предписаний об устран</w:t>
      </w:r>
      <w:r w:rsidRPr="00DB3B1E">
        <w:rPr>
          <w:rStyle w:val="ad"/>
        </w:rPr>
        <w:t>е</w:t>
      </w:r>
      <w:r w:rsidRPr="00DB3B1E">
        <w:rPr>
          <w:rStyle w:val="ad"/>
        </w:rPr>
        <w:t>нии нарушений.</w:t>
      </w:r>
      <w:r>
        <w:rPr>
          <w:rStyle w:val="ad"/>
        </w:rPr>
        <w:t xml:space="preserve"> </w:t>
      </w:r>
      <w:r w:rsidRPr="00DB3B1E">
        <w:rPr>
          <w:rStyle w:val="ad"/>
        </w:rPr>
        <w:t xml:space="preserve">На вопрос депутатов об эффективности проводимых мер, </w:t>
      </w:r>
      <w:proofErr w:type="spellStart"/>
      <w:r w:rsidRPr="00DB3B1E">
        <w:rPr>
          <w:rStyle w:val="ad"/>
        </w:rPr>
        <w:t>С</w:t>
      </w:r>
      <w:r>
        <w:rPr>
          <w:rStyle w:val="ad"/>
        </w:rPr>
        <w:t>.Скурыдин</w:t>
      </w:r>
      <w:proofErr w:type="spellEnd"/>
      <w:r w:rsidRPr="00DB3B1E">
        <w:rPr>
          <w:rStyle w:val="ad"/>
        </w:rPr>
        <w:t xml:space="preserve"> ответил:</w:t>
      </w:r>
      <w:r>
        <w:rPr>
          <w:rStyle w:val="ad"/>
        </w:rPr>
        <w:t xml:space="preserve">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Результаты есть: уменьшились сроки выполнения управляющим ко</w:t>
      </w:r>
      <w:r w:rsidRPr="00DB3B1E">
        <w:rPr>
          <w:rStyle w:val="ad"/>
        </w:rPr>
        <w:t>м</w:t>
      </w:r>
      <w:r w:rsidRPr="00DB3B1E">
        <w:rPr>
          <w:rStyle w:val="ad"/>
        </w:rPr>
        <w:t>паниями выданных предписаний и заданий, которые ст</w:t>
      </w:r>
      <w:r w:rsidRPr="00DB3B1E">
        <w:rPr>
          <w:rStyle w:val="ad"/>
        </w:rPr>
        <w:t>а</w:t>
      </w:r>
      <w:r w:rsidRPr="00DB3B1E">
        <w:rPr>
          <w:rStyle w:val="ad"/>
        </w:rPr>
        <w:t xml:space="preserve">вила администрация городского округа, </w:t>
      </w:r>
      <w:r w:rsidR="00F050ED">
        <w:rPr>
          <w:rStyle w:val="ad"/>
        </w:rPr>
        <w:t>—</w:t>
      </w:r>
      <w:r>
        <w:rPr>
          <w:rStyle w:val="ad"/>
        </w:rPr>
        <w:t xml:space="preserve"> </w:t>
      </w:r>
      <w:r w:rsidRPr="00DB3B1E">
        <w:rPr>
          <w:rStyle w:val="ad"/>
        </w:rPr>
        <w:t xml:space="preserve">подчеркнул </w:t>
      </w:r>
      <w:proofErr w:type="spellStart"/>
      <w:r w:rsidRPr="00DB3B1E">
        <w:rPr>
          <w:rStyle w:val="ad"/>
        </w:rPr>
        <w:t>С</w:t>
      </w:r>
      <w:r>
        <w:rPr>
          <w:rStyle w:val="ad"/>
        </w:rPr>
        <w:t>.Скурыдин</w:t>
      </w:r>
      <w:proofErr w:type="spellEnd"/>
      <w:r w:rsidRPr="00DB3B1E">
        <w:rPr>
          <w:rStyle w:val="ad"/>
        </w:rPr>
        <w:t>.</w:t>
      </w:r>
      <w:r>
        <w:rPr>
          <w:rStyle w:val="ad"/>
        </w:rPr>
        <w:t xml:space="preserve">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Более тесный контакт появился между управляющими компаниями и комитетом ЖКХ, в том числе, часть вопросов, которые возникают в отношении администрации городского округа, мы снимаем в работе муниципальной жилищной инспекции. Часть проблем </w:t>
      </w:r>
      <w:r w:rsidRPr="00DB3B1E">
        <w:rPr>
          <w:rStyle w:val="ad"/>
        </w:rPr>
        <w:lastRenderedPageBreak/>
        <w:t>снимаем относительно штрафных санкций, которые п</w:t>
      </w:r>
      <w:r w:rsidRPr="00DB3B1E">
        <w:rPr>
          <w:rStyle w:val="ad"/>
        </w:rPr>
        <w:t>о</w:t>
      </w:r>
      <w:r w:rsidRPr="00DB3B1E">
        <w:rPr>
          <w:rStyle w:val="ad"/>
        </w:rPr>
        <w:t>ступают в адрес администрации. Как муниципальная структура мы более близки населению, чем Государс</w:t>
      </w:r>
      <w:r w:rsidRPr="00DB3B1E">
        <w:rPr>
          <w:rStyle w:val="ad"/>
        </w:rPr>
        <w:t>т</w:t>
      </w:r>
      <w:r w:rsidRPr="00DB3B1E">
        <w:rPr>
          <w:rStyle w:val="ad"/>
        </w:rPr>
        <w:t>венная жилищная инспекция.</w:t>
      </w:r>
      <w:r>
        <w:rPr>
          <w:rStyle w:val="ad"/>
        </w:rPr>
        <w:t xml:space="preserve"> </w:t>
      </w:r>
      <w:r w:rsidRPr="00DB3B1E">
        <w:rPr>
          <w:rStyle w:val="ad"/>
        </w:rPr>
        <w:t>Проверками проблемы ка</w:t>
      </w:r>
      <w:r w:rsidRPr="00DB3B1E">
        <w:rPr>
          <w:rStyle w:val="ad"/>
        </w:rPr>
        <w:t>р</w:t>
      </w:r>
      <w:r w:rsidRPr="00DB3B1E">
        <w:rPr>
          <w:rStyle w:val="ad"/>
        </w:rPr>
        <w:t>динально не решишь. Потенциально дисциплинирующей мерой в отношении управляющих компаний, повышении их ответственности перед горожанами станет требование лицензирования. Как известно, данная процедура введена с 1 сентября 2014 года, а с 1 мая 2015 года она станет об</w:t>
      </w:r>
      <w:r w:rsidRPr="00DB3B1E">
        <w:rPr>
          <w:rStyle w:val="ad"/>
        </w:rPr>
        <w:t>я</w:t>
      </w:r>
      <w:r w:rsidRPr="00DB3B1E">
        <w:rPr>
          <w:rStyle w:val="ad"/>
        </w:rPr>
        <w:t>зательной. Судя уже только по фактам, приведенным на заседании комиссии градостроительства и жилищно</w:t>
      </w:r>
      <w:r>
        <w:rPr>
          <w:rStyle w:val="ad"/>
        </w:rPr>
        <w:t>-</w:t>
      </w:r>
      <w:r w:rsidRPr="00DB3B1E">
        <w:rPr>
          <w:rStyle w:val="ad"/>
        </w:rPr>
        <w:t>коммунального хозяйства</w:t>
      </w:r>
      <w:r w:rsidR="002F7873">
        <w:rPr>
          <w:rStyle w:val="ad"/>
        </w:rPr>
        <w:t>,</w:t>
      </w:r>
      <w:r w:rsidRPr="00DB3B1E">
        <w:rPr>
          <w:rStyle w:val="ad"/>
        </w:rPr>
        <w:t xml:space="preserve"> транспорта и связи лицензию смогут получить далеко не все управляющие компании</w:t>
      </w:r>
      <w:r w:rsidR="002F7873">
        <w:rPr>
          <w:rStyle w:val="ad"/>
        </w:rPr>
        <w:t>,</w:t>
      </w:r>
      <w:r w:rsidRPr="00DB3B1E">
        <w:rPr>
          <w:rStyle w:val="ad"/>
        </w:rPr>
        <w:t xml:space="preserve"> работающие сегодня в городе. В первую очередь, поня</w:t>
      </w:r>
      <w:r w:rsidRPr="00DB3B1E">
        <w:rPr>
          <w:rStyle w:val="ad"/>
        </w:rPr>
        <w:t>т</w:t>
      </w:r>
      <w:r w:rsidRPr="00DB3B1E">
        <w:rPr>
          <w:rStyle w:val="ad"/>
        </w:rPr>
        <w:t xml:space="preserve">но, будут вынуждены прекратить свою деятельность фирмы </w:t>
      </w:r>
      <w:r w:rsidR="00F050ED">
        <w:rPr>
          <w:rStyle w:val="ad"/>
        </w:rPr>
        <w:t>—</w:t>
      </w:r>
      <w:r w:rsidRPr="00DB3B1E">
        <w:rPr>
          <w:rStyle w:val="ad"/>
        </w:rPr>
        <w:t xml:space="preserve"> однодневки.</w:t>
      </w:r>
    </w:p>
    <w:p w:rsidR="005479DA" w:rsidRDefault="005479DA">
      <w:pPr>
        <w:pStyle w:val="ae"/>
      </w:pPr>
      <w:bookmarkStart w:id="79" w:name="_Toc403983676"/>
      <w:r>
        <w:t>Красноярский край</w:t>
      </w:r>
      <w:bookmarkEnd w:id="75"/>
      <w:bookmarkEnd w:id="79"/>
    </w:p>
    <w:p w:rsidR="008050FD" w:rsidRDefault="008050FD">
      <w:pPr>
        <w:pStyle w:val="af1"/>
      </w:pPr>
      <w:bookmarkStart w:id="80" w:name="_Toc403983677"/>
      <w:r>
        <w:t>Красноярск</w:t>
      </w:r>
      <w:bookmarkEnd w:id="80"/>
    </w:p>
    <w:p w:rsidR="00980E94" w:rsidRDefault="002B1E86" w:rsidP="00980E94">
      <w:pPr>
        <w:pStyle w:val="aa"/>
      </w:pPr>
      <w:bookmarkStart w:id="81" w:name="_Toc403983678"/>
      <w:bookmarkStart w:id="82" w:name="krsk2"/>
      <w:r>
        <w:rPr>
          <w:noProof/>
        </w:rPr>
        <w:drawing>
          <wp:inline distT="0" distB="0" distL="0" distR="0">
            <wp:extent cx="9525" cy="57150"/>
            <wp:effectExtent l="0" t="0" r="0" b="0"/>
            <wp:docPr id="7" name="Рисунок 4" descr="http://krasnoyarsk.rfn.ru/i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rasnoyarsk.rfn.ru/i/b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0E94" w:rsidRPr="008050FD">
        <w:t xml:space="preserve">— </w:t>
      </w:r>
      <w:r w:rsidR="00980E94">
        <w:t>Пересадочная карта начнет действовать на всем г</w:t>
      </w:r>
      <w:r w:rsidR="00980E94">
        <w:t>о</w:t>
      </w:r>
      <w:r w:rsidR="00980E94">
        <w:t>родском пассажирском транспорте</w:t>
      </w:r>
      <w:bookmarkEnd w:id="81"/>
    </w:p>
    <w:bookmarkEnd w:id="82"/>
    <w:p w:rsidR="00980E94" w:rsidRPr="00980E94" w:rsidRDefault="00980E94" w:rsidP="00980E94">
      <w:pPr>
        <w:pStyle w:val="ab"/>
        <w:rPr>
          <w:szCs w:val="26"/>
        </w:rPr>
      </w:pPr>
      <w:r w:rsidRPr="00980E94">
        <w:rPr>
          <w:szCs w:val="26"/>
        </w:rPr>
        <w:t>С 17 ноября</w:t>
      </w:r>
      <w:r>
        <w:rPr>
          <w:rStyle w:val="apple-converted-space"/>
          <w:szCs w:val="26"/>
        </w:rPr>
        <w:t xml:space="preserve"> </w:t>
      </w:r>
      <w:hyperlink r:id="rId19" w:history="1">
        <w:r w:rsidRPr="00980E94">
          <w:rPr>
            <w:rStyle w:val="a7"/>
            <w:color w:val="auto"/>
            <w:szCs w:val="26"/>
            <w:u w:val="none"/>
          </w:rPr>
          <w:t>пересадочная транспортная карта</w:t>
        </w:r>
      </w:hyperlink>
      <w:r>
        <w:rPr>
          <w:szCs w:val="26"/>
        </w:rPr>
        <w:t xml:space="preserve"> </w:t>
      </w:r>
      <w:r w:rsidRPr="00980E94">
        <w:rPr>
          <w:szCs w:val="26"/>
        </w:rPr>
        <w:t>начнет де</w:t>
      </w:r>
      <w:r w:rsidRPr="00980E94">
        <w:rPr>
          <w:szCs w:val="26"/>
        </w:rPr>
        <w:t>й</w:t>
      </w:r>
      <w:r w:rsidRPr="00980E94">
        <w:rPr>
          <w:szCs w:val="26"/>
        </w:rPr>
        <w:t>ствовать</w:t>
      </w:r>
      <w:r>
        <w:rPr>
          <w:rStyle w:val="apple-converted-space"/>
          <w:szCs w:val="26"/>
        </w:rPr>
        <w:t xml:space="preserve"> </w:t>
      </w:r>
      <w:hyperlink r:id="rId20" w:history="1">
        <w:r w:rsidRPr="00980E94">
          <w:rPr>
            <w:rStyle w:val="a7"/>
            <w:color w:val="auto"/>
            <w:szCs w:val="26"/>
            <w:u w:val="none"/>
          </w:rPr>
          <w:t>еще на 12 маршрутах</w:t>
        </w:r>
      </w:hyperlink>
      <w:r>
        <w:rPr>
          <w:szCs w:val="26"/>
        </w:rPr>
        <w:t xml:space="preserve"> </w:t>
      </w:r>
      <w:r w:rsidRPr="00980E94">
        <w:rPr>
          <w:szCs w:val="26"/>
        </w:rPr>
        <w:t xml:space="preserve">городского пассажирского транспорта в Красноярске и таким образом охватит все городские маршруты. </w:t>
      </w:r>
      <w:r>
        <w:rPr>
          <w:szCs w:val="26"/>
        </w:rPr>
        <w:t>С</w:t>
      </w:r>
      <w:r w:rsidRPr="00980E94">
        <w:rPr>
          <w:szCs w:val="26"/>
        </w:rPr>
        <w:t xml:space="preserve"> 19 апреля 2014 года красноярцы, при осуществлении пересадки в другое транспортное средство в течение 90 минут, могут оплачивать проезд по транспортной карте на 2 руб</w:t>
      </w:r>
      <w:r>
        <w:rPr>
          <w:szCs w:val="26"/>
        </w:rPr>
        <w:t>.</w:t>
      </w:r>
      <w:r w:rsidRPr="00980E94">
        <w:rPr>
          <w:szCs w:val="26"/>
        </w:rPr>
        <w:t xml:space="preserve"> дешевле. Первоначально воспользоваться льготным проездом можно было только на муниципальном транспорте. С 17 ноября весь пасс</w:t>
      </w:r>
      <w:r w:rsidRPr="00980E94">
        <w:rPr>
          <w:szCs w:val="26"/>
        </w:rPr>
        <w:t>а</w:t>
      </w:r>
      <w:r w:rsidRPr="00980E94">
        <w:rPr>
          <w:szCs w:val="26"/>
        </w:rPr>
        <w:t>жирский транспорт, независимо от форм собственности, подключится к проекту пересадочная транспортная карта.</w:t>
      </w:r>
      <w:r>
        <w:rPr>
          <w:szCs w:val="26"/>
        </w:rPr>
        <w:t xml:space="preserve"> В</w:t>
      </w:r>
      <w:r w:rsidRPr="00980E94">
        <w:rPr>
          <w:szCs w:val="26"/>
        </w:rPr>
        <w:t xml:space="preserve"> настоящее время в Красноярске перевозку пассажиров осуществляют 73 автобусных, 7 троллейбусных и 5 тра</w:t>
      </w:r>
      <w:r w:rsidRPr="00980E94">
        <w:rPr>
          <w:szCs w:val="26"/>
        </w:rPr>
        <w:t>м</w:t>
      </w:r>
      <w:r w:rsidRPr="00980E94">
        <w:rPr>
          <w:szCs w:val="26"/>
        </w:rPr>
        <w:t>вайных маршрутов.</w:t>
      </w:r>
    </w:p>
    <w:p w:rsidR="008050FD" w:rsidRPr="008050FD" w:rsidRDefault="002B1E86" w:rsidP="008050FD">
      <w:pPr>
        <w:pStyle w:val="aa"/>
      </w:pPr>
      <w:bookmarkStart w:id="83" w:name="_Toc403983679"/>
      <w:r>
        <w:rPr>
          <w:noProof/>
        </w:rPr>
        <w:drawing>
          <wp:inline distT="0" distB="0" distL="0" distR="0">
            <wp:extent cx="9525" cy="57150"/>
            <wp:effectExtent l="0" t="0" r="0" b="0"/>
            <wp:docPr id="3" name="Рисунок 5" descr="http://krasnoyarsk.rfn.ru/i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rasnoyarsk.rfn.ru/i/b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0FD" w:rsidRPr="008050FD">
        <w:t xml:space="preserve">— </w:t>
      </w:r>
      <w:r w:rsidR="008050FD" w:rsidRPr="008050FD">
        <w:rPr>
          <w:rStyle w:val="mainhead4"/>
          <w:szCs w:val="15"/>
        </w:rPr>
        <w:t>Красноярцы смогут следить за движением общес</w:t>
      </w:r>
      <w:r w:rsidR="008050FD" w:rsidRPr="008050FD">
        <w:rPr>
          <w:rStyle w:val="mainhead4"/>
          <w:szCs w:val="15"/>
        </w:rPr>
        <w:t>т</w:t>
      </w:r>
      <w:r w:rsidR="008050FD" w:rsidRPr="008050FD">
        <w:rPr>
          <w:rStyle w:val="mainhead4"/>
          <w:szCs w:val="15"/>
        </w:rPr>
        <w:t>венного транспорта с мобильного телефона</w:t>
      </w:r>
      <w:bookmarkEnd w:id="83"/>
    </w:p>
    <w:p w:rsidR="008050FD" w:rsidRPr="008050FD" w:rsidRDefault="008050FD" w:rsidP="008050FD">
      <w:pPr>
        <w:pStyle w:val="ab"/>
        <w:rPr>
          <w:rStyle w:val="text"/>
          <w:szCs w:val="11"/>
          <w:shd w:val="clear" w:color="auto" w:fill="FFFFFF"/>
        </w:rPr>
      </w:pPr>
      <w:proofErr w:type="spellStart"/>
      <w:r w:rsidRPr="008050FD">
        <w:rPr>
          <w:rStyle w:val="text"/>
          <w:szCs w:val="11"/>
          <w:shd w:val="clear" w:color="auto" w:fill="FFFFFF"/>
        </w:rPr>
        <w:t>Яндекс</w:t>
      </w:r>
      <w:proofErr w:type="spellEnd"/>
      <w:r w:rsidRPr="008050FD">
        <w:rPr>
          <w:rStyle w:val="text"/>
          <w:szCs w:val="11"/>
          <w:shd w:val="clear" w:color="auto" w:fill="FFFFFF"/>
        </w:rPr>
        <w:t xml:space="preserve"> запустил сервис, который подскажет красноярцам, когда приедет их автобус или троллейбус. Интересно, что общественный транспорт на карте отображается в режиме реального времени. Кроме того, мобильное приложение учитывает пробки и прогнозирует, когда маршрутка д</w:t>
      </w:r>
      <w:r w:rsidRPr="008050FD">
        <w:rPr>
          <w:rStyle w:val="text"/>
          <w:szCs w:val="11"/>
          <w:shd w:val="clear" w:color="auto" w:fill="FFFFFF"/>
        </w:rPr>
        <w:t>о</w:t>
      </w:r>
      <w:r w:rsidRPr="008050FD">
        <w:rPr>
          <w:rStyle w:val="text"/>
          <w:szCs w:val="11"/>
          <w:shd w:val="clear" w:color="auto" w:fill="FFFFFF"/>
        </w:rPr>
        <w:t>берётся именно до вашей остановки. То есть время пр</w:t>
      </w:r>
      <w:r w:rsidRPr="008050FD">
        <w:rPr>
          <w:rStyle w:val="text"/>
          <w:szCs w:val="11"/>
          <w:shd w:val="clear" w:color="auto" w:fill="FFFFFF"/>
        </w:rPr>
        <w:t>и</w:t>
      </w:r>
      <w:r w:rsidRPr="008050FD">
        <w:rPr>
          <w:rStyle w:val="text"/>
          <w:szCs w:val="11"/>
          <w:shd w:val="clear" w:color="auto" w:fill="FFFFFF"/>
        </w:rPr>
        <w:t>бытия можно определить прямо на месте с мо</w:t>
      </w:r>
      <w:r>
        <w:rPr>
          <w:rStyle w:val="text"/>
          <w:szCs w:val="11"/>
          <w:shd w:val="clear" w:color="auto" w:fill="FFFFFF"/>
        </w:rPr>
        <w:t>бильного телефона.</w:t>
      </w:r>
    </w:p>
    <w:p w:rsidR="005479DA" w:rsidRDefault="005479DA">
      <w:pPr>
        <w:pStyle w:val="ae"/>
      </w:pPr>
      <w:bookmarkStart w:id="84" w:name="_Toc190000192"/>
      <w:bookmarkStart w:id="85" w:name="_Toc403983680"/>
      <w:r>
        <w:t>Хабаровский край</w:t>
      </w:r>
      <w:bookmarkEnd w:id="84"/>
      <w:bookmarkEnd w:id="85"/>
    </w:p>
    <w:p w:rsidR="005479DA" w:rsidRDefault="005479DA">
      <w:pPr>
        <w:pStyle w:val="af1"/>
      </w:pPr>
      <w:bookmarkStart w:id="86" w:name="_Toc403983681"/>
      <w:bookmarkStart w:id="87" w:name="_Toc190000193"/>
      <w:r>
        <w:t>Комсомольск-на-Амуре</w:t>
      </w:r>
      <w:bookmarkEnd w:id="86"/>
    </w:p>
    <w:p w:rsidR="00545DE6" w:rsidRDefault="00545DE6" w:rsidP="00454C54">
      <w:pPr>
        <w:pStyle w:val="aa"/>
      </w:pPr>
      <w:bookmarkStart w:id="88" w:name="komsa"/>
      <w:bookmarkStart w:id="89" w:name="_Toc403983682"/>
      <w:r>
        <w:t>— Александр Подойницын: трамваи станут экономичнее</w:t>
      </w:r>
      <w:bookmarkEnd w:id="88"/>
      <w:bookmarkEnd w:id="89"/>
    </w:p>
    <w:p w:rsidR="00454C54" w:rsidRDefault="00454C54" w:rsidP="00454C54">
      <w:pPr>
        <w:pStyle w:val="ab"/>
      </w:pPr>
      <w:r>
        <w:t>О состоянии дел в сфере общественного транспорта Ко</w:t>
      </w:r>
      <w:r>
        <w:t>м</w:t>
      </w:r>
      <w:r>
        <w:t>сомольска-на-Амуре рассказал Александр Подойницын, начальник отдела транспорта и связи администрации г</w:t>
      </w:r>
      <w:r>
        <w:t>о</w:t>
      </w:r>
      <w:r>
        <w:t xml:space="preserve">рода. </w:t>
      </w:r>
      <w:r w:rsidRPr="00454C54">
        <w:rPr>
          <w:i/>
        </w:rPr>
        <w:t>— Александр Валентинович, на скольких вагонах установлено энергосберегающее оборудование и как оно себя показало?</w:t>
      </w:r>
      <w:r>
        <w:t xml:space="preserve"> — 19 комплектов энергосберегающего оборудования было закуплено для установки в трамваи. Фирма-производитель заявила о 40-процентной экономии электроэнергии. На сегодня реальные показатели соста</w:t>
      </w:r>
      <w:r>
        <w:t>в</w:t>
      </w:r>
      <w:r>
        <w:t>ляют 13-15%. Хотя они и достаточно далеки от обеща</w:t>
      </w:r>
      <w:r>
        <w:t>н</w:t>
      </w:r>
      <w:r>
        <w:t>ного, тем не менее, за первое полугодие нынешнего года экономия достигла 830 тыс. руб. Сейчас 12 вагонов об</w:t>
      </w:r>
      <w:r>
        <w:t>о</w:t>
      </w:r>
      <w:r>
        <w:t xml:space="preserve">рудованы новой системой, и уже работают на перевозке пассажиров. </w:t>
      </w:r>
      <w:r w:rsidRPr="00454C54">
        <w:rPr>
          <w:i/>
        </w:rPr>
        <w:t>— Ожидается ли в ближайшее время обно</w:t>
      </w:r>
      <w:r w:rsidRPr="00454C54">
        <w:rPr>
          <w:i/>
        </w:rPr>
        <w:t>в</w:t>
      </w:r>
      <w:r w:rsidRPr="00454C54">
        <w:rPr>
          <w:i/>
        </w:rPr>
        <w:t>ление автобусного парка в муниципальном автобусном транспорте?</w:t>
      </w:r>
      <w:r>
        <w:t xml:space="preserve"> — Пока не планируем. Вопрос упирается в </w:t>
      </w:r>
      <w:r>
        <w:lastRenderedPageBreak/>
        <w:t>цену билета, амортизацию и себестоимость перевозок. Если учесть, что цена билета у нас 17 руб., а себесто</w:t>
      </w:r>
      <w:r>
        <w:t>и</w:t>
      </w:r>
      <w:r>
        <w:t>мость больше 20 руб., то становится ясно, что пока реш</w:t>
      </w:r>
      <w:r>
        <w:t>е</w:t>
      </w:r>
      <w:r>
        <w:t xml:space="preserve">ние вопроса обновления парка откладывается. </w:t>
      </w:r>
      <w:r w:rsidRPr="00454C54">
        <w:rPr>
          <w:i/>
        </w:rPr>
        <w:t>— Если пассажирские перевозки настолько нерентабельны, что заставляет частных перевозчиков идти в этот бизнес?</w:t>
      </w:r>
      <w:r>
        <w:t xml:space="preserve"> — У частников другая система налогообложения. Кроме того, в муниципальном пассажирском предприятии р</w:t>
      </w:r>
      <w:r>
        <w:t>а</w:t>
      </w:r>
      <w:r>
        <w:t>ботникам выплачивается социальный пакет, имеются ра</w:t>
      </w:r>
      <w:r>
        <w:t>з</w:t>
      </w:r>
      <w:r>
        <w:t>личные льготы, строго соблюдаются требования по усл</w:t>
      </w:r>
      <w:r>
        <w:t>о</w:t>
      </w:r>
      <w:r>
        <w:t>виям труда и нормам безопасности. Не каждое частное предприятие может себе позволить и собственную р</w:t>
      </w:r>
      <w:r>
        <w:t>е</w:t>
      </w:r>
      <w:r>
        <w:t xml:space="preserve">монтную базу, как это предусмотрено в ПАТП. И если частники вынуждены, например, менять колесо на улице или ремонтировать автобус в других организациях, то в муниципальном предприятии есть своя серьезная база для этих целей. Это все закладывается в бюджет предприятия, а значит и города. Само собой, расходы намного выше, чем у частных предприятий. </w:t>
      </w:r>
      <w:r w:rsidRPr="00454C54">
        <w:rPr>
          <w:i/>
        </w:rPr>
        <w:t>— В этом году будет пов</w:t>
      </w:r>
      <w:r w:rsidRPr="00454C54">
        <w:rPr>
          <w:i/>
        </w:rPr>
        <w:t>ы</w:t>
      </w:r>
      <w:r w:rsidRPr="00454C54">
        <w:rPr>
          <w:i/>
        </w:rPr>
        <w:t>шение цен на билеты?</w:t>
      </w:r>
      <w:r>
        <w:t xml:space="preserve"> — Лишь раз в год можно менять цены на билеты в пассажирском транспорте. Любое п</w:t>
      </w:r>
      <w:r>
        <w:t>о</w:t>
      </w:r>
      <w:r>
        <w:t xml:space="preserve">вышение утверждается Комитетом по тарифам и ценам, поэтому в этом году повышения больше не будет. — </w:t>
      </w:r>
      <w:r w:rsidRPr="00454C54">
        <w:rPr>
          <w:i/>
        </w:rPr>
        <w:t>И</w:t>
      </w:r>
      <w:r w:rsidRPr="00454C54">
        <w:rPr>
          <w:i/>
        </w:rPr>
        <w:t>з</w:t>
      </w:r>
      <w:r w:rsidRPr="00454C54">
        <w:rPr>
          <w:i/>
        </w:rPr>
        <w:t>вестно, что самая большая проблема в нашем городе это кадры. Как в городских транспортных предприятиях ее решают?</w:t>
      </w:r>
      <w:r>
        <w:t xml:space="preserve"> — В муниципальном автотранспортном пре</w:t>
      </w:r>
      <w:r>
        <w:t>д</w:t>
      </w:r>
      <w:r>
        <w:t>приятии существует автошкола, которая готовит водит</w:t>
      </w:r>
      <w:r>
        <w:t>е</w:t>
      </w:r>
      <w:r>
        <w:t>лей автобусов. Ее платными услугами пользуются и все частные предприятия, работающие в сфере пассажирских перевозок, поскольку в нашем городе альтернативы нет. Поэтому и уровень подготовки водителей автобусов на всех предприятиях примерно одинаковый. Просто одни идут на работу в муниципальное предприятие, другие в частное. Везде есть свои плюсы и минусы. А для подг</w:t>
      </w:r>
      <w:r>
        <w:t>о</w:t>
      </w:r>
      <w:r>
        <w:t>товки водителей трамваев мы отправляем кандидатов в Хабаровск, поскольку у нас нет базы подготовки специ</w:t>
      </w:r>
      <w:r>
        <w:t>а</w:t>
      </w:r>
      <w:r>
        <w:t>листов по электротранспорту. В этом году мы уже отпр</w:t>
      </w:r>
      <w:r>
        <w:t>а</w:t>
      </w:r>
      <w:r>
        <w:t xml:space="preserve">вили группу из трех человек в краевую столицу. </w:t>
      </w:r>
      <w:r w:rsidRPr="00454C54">
        <w:rPr>
          <w:i/>
        </w:rPr>
        <w:t>— В Х</w:t>
      </w:r>
      <w:r w:rsidRPr="00454C54">
        <w:rPr>
          <w:i/>
        </w:rPr>
        <w:t>а</w:t>
      </w:r>
      <w:r w:rsidRPr="00454C54">
        <w:rPr>
          <w:i/>
        </w:rPr>
        <w:t>баровске постоянно проводятся конкурсы професси</w:t>
      </w:r>
      <w:r w:rsidRPr="00454C54">
        <w:rPr>
          <w:i/>
        </w:rPr>
        <w:t>о</w:t>
      </w:r>
      <w:r w:rsidRPr="00454C54">
        <w:rPr>
          <w:i/>
        </w:rPr>
        <w:t>нального мастерства среди водителей автобусов. А у нас предусмотрены такие мероприятия?</w:t>
      </w:r>
      <w:r>
        <w:t xml:space="preserve"> — Конечно. На предприятиях постоянно организуются такие конкурсы. А в масштабах всего города пока перенимаем опыт Хаб</w:t>
      </w:r>
      <w:r>
        <w:t>а</w:t>
      </w:r>
      <w:r>
        <w:t xml:space="preserve">ровска и думаем над тем, чтобы организовать подобные соревнования. </w:t>
      </w:r>
      <w:r w:rsidRPr="00454C54">
        <w:rPr>
          <w:i/>
        </w:rPr>
        <w:t>— Оправдало ли себя внедрение системы позиционирования транспорта?</w:t>
      </w:r>
      <w:r>
        <w:t xml:space="preserve"> — Требование Фед</w:t>
      </w:r>
      <w:r>
        <w:t>е</w:t>
      </w:r>
      <w:r>
        <w:t>рального Законодательства мы выполнили полностью, как в коммерческом, так и в муниципальном транспорте. Первые шаги уже сделаны, и сейчас мы просто нарабат</w:t>
      </w:r>
      <w:r>
        <w:t>ы</w:t>
      </w:r>
      <w:r>
        <w:t>ваем практику использования системы. Она очень пом</w:t>
      </w:r>
      <w:r>
        <w:t>о</w:t>
      </w:r>
      <w:r>
        <w:t xml:space="preserve">гает в разборе конфликтных ситуациях и в контроле над прохождением автобусов по маршруту. </w:t>
      </w:r>
      <w:r w:rsidRPr="00454C54">
        <w:rPr>
          <w:i/>
        </w:rPr>
        <w:t>— В Интернете достаточно давно ходит информация о намерениях об</w:t>
      </w:r>
      <w:r w:rsidRPr="00454C54">
        <w:rPr>
          <w:i/>
        </w:rPr>
        <w:t>о</w:t>
      </w:r>
      <w:r w:rsidRPr="00454C54">
        <w:rPr>
          <w:i/>
        </w:rPr>
        <w:t xml:space="preserve">рудования наших трамваем системой </w:t>
      </w:r>
      <w:proofErr w:type="spellStart"/>
      <w:r w:rsidRPr="00454C54">
        <w:rPr>
          <w:i/>
        </w:rPr>
        <w:t>Wi-Fi</w:t>
      </w:r>
      <w:proofErr w:type="spellEnd"/>
      <w:r w:rsidRPr="00454C54">
        <w:rPr>
          <w:i/>
        </w:rPr>
        <w:t>? Насколько эти намерения были серьезны?</w:t>
      </w:r>
      <w:r>
        <w:t xml:space="preserve"> — Выходила на нас фи</w:t>
      </w:r>
      <w:r>
        <w:t>р</w:t>
      </w:r>
      <w:r>
        <w:t>ма, которая предложила установить специальное обор</w:t>
      </w:r>
      <w:r>
        <w:t>у</w:t>
      </w:r>
      <w:r>
        <w:t xml:space="preserve">дование и просила у нас технические условия, но пока все осталось на уровне разработок. К тому же не ясно, как это повлияет на пассажиров, где брать энергию для работы аппаратуры. Словом, еще рано говорить о внедрении в транспорте такого вида связи. </w:t>
      </w:r>
      <w:r w:rsidRPr="00454C54">
        <w:rPr>
          <w:i/>
        </w:rPr>
        <w:t>— С какими жалобами ч</w:t>
      </w:r>
      <w:r w:rsidRPr="00454C54">
        <w:rPr>
          <w:i/>
        </w:rPr>
        <w:t>а</w:t>
      </w:r>
      <w:r w:rsidRPr="00454C54">
        <w:rPr>
          <w:i/>
        </w:rPr>
        <w:t>ще всего обращаются с жалобами на работу транспо</w:t>
      </w:r>
      <w:r w:rsidRPr="00454C54">
        <w:rPr>
          <w:i/>
        </w:rPr>
        <w:t>р</w:t>
      </w:r>
      <w:r w:rsidRPr="00454C54">
        <w:rPr>
          <w:i/>
        </w:rPr>
        <w:t>та?</w:t>
      </w:r>
      <w:r>
        <w:t xml:space="preserve"> — Жалуются как на муниципальные автобусы, так и на частных перевозчиков. Чаще всего жалобы касаются регулярности движения транспорта и грубости кондукт</w:t>
      </w:r>
      <w:r>
        <w:t>о</w:t>
      </w:r>
      <w:r>
        <w:lastRenderedPageBreak/>
        <w:t>ров. Как ни странно, чаще всего жалуются жители це</w:t>
      </w:r>
      <w:r>
        <w:t>н</w:t>
      </w:r>
      <w:r>
        <w:t>тральных районов города и заметно меньше те, кто живет в отдаленных кварталах. По всем обращениям оперативно проводятся проверки и меры принимаются незамедл</w:t>
      </w:r>
      <w:r>
        <w:t>и</w:t>
      </w:r>
      <w:r>
        <w:t>тельно. На данном этапе можно пользоваться такой усл</w:t>
      </w:r>
      <w:r>
        <w:t>у</w:t>
      </w:r>
      <w:r>
        <w:t xml:space="preserve">гой, как Интернет-приемная. То есть, не надо тратить свое время, а прямо из дома задать свой вопрос по любому нарушению перевозчиков. </w:t>
      </w:r>
      <w:r w:rsidRPr="00454C54">
        <w:rPr>
          <w:i/>
        </w:rPr>
        <w:t>— Чаще всего жалуются на муниципальное предприятие или частных перевозчиков?</w:t>
      </w:r>
      <w:r>
        <w:t xml:space="preserve"> — На первый взгляд, обращений больше по ПАТП. Одн</w:t>
      </w:r>
      <w:r>
        <w:t>а</w:t>
      </w:r>
      <w:r>
        <w:t>ко</w:t>
      </w:r>
      <w:proofErr w:type="gramStart"/>
      <w:r>
        <w:t>,</w:t>
      </w:r>
      <w:proofErr w:type="gramEnd"/>
      <w:r>
        <w:t xml:space="preserve"> если учесть, что это крупнейший в городе перевозчик, то фактически получается, что обращения распределяю</w:t>
      </w:r>
      <w:r>
        <w:t>т</w:t>
      </w:r>
      <w:r>
        <w:t>ся равномерно как на частные предприятия, так и на м</w:t>
      </w:r>
      <w:r>
        <w:t>у</w:t>
      </w:r>
      <w:r>
        <w:t xml:space="preserve">ниципальное. </w:t>
      </w:r>
      <w:r w:rsidRPr="00454C54">
        <w:rPr>
          <w:i/>
        </w:rPr>
        <w:t>— Какова судьба автобусов для людей с ограниченными возможностями? Оправдано ли оказалось их приобретение?</w:t>
      </w:r>
      <w:r>
        <w:t xml:space="preserve"> — Мы закупили два таких автобуса, и сегодня оба они работают на линиях. Совместно с общ</w:t>
      </w:r>
      <w:r>
        <w:t>е</w:t>
      </w:r>
      <w:r>
        <w:t>ством инвалидов мы разработали положение о совмес</w:t>
      </w:r>
      <w:r>
        <w:t>т</w:t>
      </w:r>
      <w:r>
        <w:t>ной деятельности. Согласно ему мы ставим специализ</w:t>
      </w:r>
      <w:r>
        <w:t>и</w:t>
      </w:r>
      <w:r>
        <w:t>рованные автобусы именно на маршруты, которые наиб</w:t>
      </w:r>
      <w:r>
        <w:t>о</w:t>
      </w:r>
      <w:r>
        <w:t>лее востребованы этой категорией пассажиров — 21-ый и 14-ый. Кроме того, по заявке мы обязаны предоставлять транспорт инвалидам для проведения общественных м</w:t>
      </w:r>
      <w:r>
        <w:t>е</w:t>
      </w:r>
      <w:r>
        <w:t xml:space="preserve">роприятий и выездов. </w:t>
      </w:r>
      <w:r w:rsidRPr="00454C54">
        <w:rPr>
          <w:i/>
        </w:rPr>
        <w:t>— В период наводнения пассажи</w:t>
      </w:r>
      <w:r w:rsidRPr="00454C54">
        <w:rPr>
          <w:i/>
        </w:rPr>
        <w:t>р</w:t>
      </w:r>
      <w:r w:rsidRPr="00454C54">
        <w:rPr>
          <w:i/>
        </w:rPr>
        <w:t>ские автотранспортные предприятия каким-то образом проявили себя?</w:t>
      </w:r>
      <w:r>
        <w:t xml:space="preserve"> — Частные предприятия отказались пом</w:t>
      </w:r>
      <w:r>
        <w:t>о</w:t>
      </w:r>
      <w:r>
        <w:t>гать, поэтому вся тяжесть помощи в борьбе со стихией легла на ПАТП. Оно в круглосуточном режиме перевоз</w:t>
      </w:r>
      <w:r>
        <w:t>и</w:t>
      </w:r>
      <w:r>
        <w:t>ло военнослужащих, сотрудников МЧС, волонтеров на строительство дамб. Двадцатью автобусами предприятия было перевезено таким образом более 250 тыс. человек. Несмотря на это, даже в период чрезвычайной ситуации движение по городским автобусным маршрутам осущес</w:t>
      </w:r>
      <w:r>
        <w:t>т</w:t>
      </w:r>
      <w:r>
        <w:t>влялось в полном объеме. Даже в подтопленные районы города — 66 квартал и поселок Менделеева. Это не пр</w:t>
      </w:r>
      <w:r>
        <w:t>о</w:t>
      </w:r>
      <w:r>
        <w:t>шло даром. Муниципальному автобусному парку был нанесен значительный ущерб, и пришлось затратить н</w:t>
      </w:r>
      <w:r>
        <w:t>е</w:t>
      </w:r>
      <w:r>
        <w:t>малые средства на ремонт техники. Тем не менее, сейчас предприятие работает в штатном режиме и полностью удовлетворяет потребности в транспортном обслужив</w:t>
      </w:r>
      <w:r>
        <w:t>а</w:t>
      </w:r>
      <w:r>
        <w:t>нии населения.</w:t>
      </w:r>
    </w:p>
    <w:p w:rsidR="005479DA" w:rsidRDefault="005479DA">
      <w:pPr>
        <w:pStyle w:val="af1"/>
      </w:pPr>
      <w:bookmarkStart w:id="90" w:name="_Toc403983683"/>
      <w:r>
        <w:t>Хабаровск</w:t>
      </w:r>
      <w:bookmarkEnd w:id="87"/>
      <w:bookmarkEnd w:id="90"/>
    </w:p>
    <w:p w:rsidR="001E6A7A" w:rsidRDefault="001E6A7A" w:rsidP="001E6A7A">
      <w:pPr>
        <w:pStyle w:val="aa"/>
      </w:pPr>
      <w:bookmarkStart w:id="91" w:name="_Toc403983684"/>
      <w:bookmarkStart w:id="92" w:name="habarovsk"/>
      <w:r>
        <w:t xml:space="preserve">— Новый вид услуг намерены предложить </w:t>
      </w:r>
      <w:proofErr w:type="spellStart"/>
      <w:r>
        <w:t>хабаровчанам</w:t>
      </w:r>
      <w:proofErr w:type="spellEnd"/>
      <w:r>
        <w:t xml:space="preserve"> компании, работающие в сфере пассажирских перевозок</w:t>
      </w:r>
      <w:bookmarkEnd w:id="91"/>
    </w:p>
    <w:bookmarkEnd w:id="92"/>
    <w:p w:rsidR="001E6A7A" w:rsidRDefault="001E6A7A" w:rsidP="001E6A7A">
      <w:pPr>
        <w:pStyle w:val="ab"/>
      </w:pPr>
      <w:r>
        <w:t>По городу будут курсировать маршрутные такси, перев</w:t>
      </w:r>
      <w:r>
        <w:t>о</w:t>
      </w:r>
      <w:r>
        <w:t>зящие пассажиров только на местах для сидения, соотве</w:t>
      </w:r>
      <w:r>
        <w:t>т</w:t>
      </w:r>
      <w:r>
        <w:t>ственно, посадка людей в транспортное средство будет возможна только при наличии свободных мест. Как ра</w:t>
      </w:r>
      <w:r>
        <w:t>с</w:t>
      </w:r>
      <w:r>
        <w:t xml:space="preserve">сказали в городском управлении транспорта, </w:t>
      </w:r>
      <w:r w:rsidR="00721648">
        <w:t>«</w:t>
      </w:r>
      <w:r>
        <w:t>данный вид услуги является более комфортным, имеет ряд преим</w:t>
      </w:r>
      <w:r>
        <w:t>у</w:t>
      </w:r>
      <w:r>
        <w:t>ществ: из-за уменьшения количества перевозимых пасс</w:t>
      </w:r>
      <w:r>
        <w:t>а</w:t>
      </w:r>
      <w:r>
        <w:t>жиров сокращается время на их посадку и высадку на остановочных пунктах и, соответственно, возрастает эк</w:t>
      </w:r>
      <w:r>
        <w:t>с</w:t>
      </w:r>
      <w:r>
        <w:t>плуатационная скорость на маршрутах, сокращается вр</w:t>
      </w:r>
      <w:r>
        <w:t>е</w:t>
      </w:r>
      <w:r>
        <w:t>мя в пути, интервал движения</w:t>
      </w:r>
      <w:r w:rsidR="00721648">
        <w:t>»</w:t>
      </w:r>
      <w:r>
        <w:t xml:space="preserve">. Однако, самое главное, новый вид услуги обеспечивает безопасность </w:t>
      </w:r>
      <w:r w:rsidR="00F050ED">
        <w:t>—</w:t>
      </w:r>
      <w:r>
        <w:t xml:space="preserve"> это одно из главных требований организации пассажирских пер</w:t>
      </w:r>
      <w:r>
        <w:t>е</w:t>
      </w:r>
      <w:r>
        <w:t>возок. В Хабаровске для осуществления перевозок ма</w:t>
      </w:r>
      <w:r>
        <w:t>р</w:t>
      </w:r>
      <w:r>
        <w:t>шрутными такси привлечены транспортные средства м</w:t>
      </w:r>
      <w:r>
        <w:t>а</w:t>
      </w:r>
      <w:r>
        <w:t>лой вместимости категории М</w:t>
      </w:r>
      <w:proofErr w:type="gramStart"/>
      <w:r>
        <w:t>2</w:t>
      </w:r>
      <w:proofErr w:type="gramEnd"/>
      <w:r>
        <w:t xml:space="preserve"> и М3 (класс В). Это авт</w:t>
      </w:r>
      <w:r>
        <w:t>о</w:t>
      </w:r>
      <w:r>
        <w:t>бусы, сконструированные и оборудованные для перевозки пассажиров вместимостью не более 22 человек, не ра</w:t>
      </w:r>
      <w:r>
        <w:t>с</w:t>
      </w:r>
      <w:r>
        <w:t xml:space="preserve">считанные на перевозку стоящих людей и не имеющие для этого необходимого оборудования. </w:t>
      </w:r>
      <w:r w:rsidR="00721648">
        <w:t>«</w:t>
      </w:r>
      <w:r>
        <w:t>Установленные критерии нового вида услуг позволяет исключить пер</w:t>
      </w:r>
      <w:r>
        <w:t>е</w:t>
      </w:r>
      <w:r>
        <w:lastRenderedPageBreak/>
        <w:t>груз транспортных средств, который отрицательно влияет на техническое состояние автобусов, и, как следствие, на безопасность</w:t>
      </w:r>
      <w:r w:rsidR="00721648">
        <w:t>»</w:t>
      </w:r>
      <w:r>
        <w:t xml:space="preserve"> </w:t>
      </w:r>
      <w:r w:rsidR="00F050ED">
        <w:t>—</w:t>
      </w:r>
      <w:r>
        <w:t xml:space="preserve"> подчеркивают в управлении транспорта. Комитет по ценам и тарифам правительства Хабаровского края внес изменения в методику расчета и установления тарифов. На основании расчетов, представленных пер</w:t>
      </w:r>
      <w:r>
        <w:t>е</w:t>
      </w:r>
      <w:r>
        <w:t>возчиками, решением комитета с 14 октября 2014 года для нового вида услуг, предоставляемых автобусами м</w:t>
      </w:r>
      <w:r>
        <w:t>а</w:t>
      </w:r>
      <w:r>
        <w:t>лой вместимости, установлен фиксированный тариф на провоз пассажиров с учетом протяженности маршрутов. За нарушение норм вместимости предусмотрена админ</w:t>
      </w:r>
      <w:r>
        <w:t>и</w:t>
      </w:r>
      <w:r>
        <w:t xml:space="preserve">стративная ответственность: нарушение правил перевозки людей </w:t>
      </w:r>
      <w:r w:rsidR="00F050ED">
        <w:t>—</w:t>
      </w:r>
      <w:r>
        <w:t xml:space="preserve"> штраф для водителя в размере 500 руб., за н</w:t>
      </w:r>
      <w:r>
        <w:t>а</w:t>
      </w:r>
      <w:r>
        <w:t xml:space="preserve">рушение условий, предусмотренных лицензией, </w:t>
      </w:r>
      <w:r w:rsidR="00F050ED">
        <w:t>—</w:t>
      </w:r>
      <w:r>
        <w:t xml:space="preserve"> штраф для предпринимателя от 3000 до 4000 руб.</w:t>
      </w:r>
    </w:p>
    <w:p w:rsidR="0045083E" w:rsidRDefault="0045083E" w:rsidP="0045083E">
      <w:pPr>
        <w:pStyle w:val="aa"/>
      </w:pPr>
      <w:bookmarkStart w:id="93" w:name="_Toc403983685"/>
      <w:r>
        <w:t xml:space="preserve">— В администрации утверждена программа </w:t>
      </w:r>
      <w:r w:rsidR="00721648">
        <w:t>«</w:t>
      </w:r>
      <w:r>
        <w:t>Развитие инженерной инфраструктуры города Хабаровска на 2014-2020 годы</w:t>
      </w:r>
      <w:r w:rsidR="00721648">
        <w:t>»</w:t>
      </w:r>
      <w:bookmarkEnd w:id="93"/>
    </w:p>
    <w:p w:rsidR="0045083E" w:rsidRDefault="0045083E" w:rsidP="0045083E">
      <w:pPr>
        <w:pStyle w:val="ab"/>
      </w:pPr>
      <w:r>
        <w:t xml:space="preserve">Её цель </w:t>
      </w:r>
      <w:r w:rsidR="00F050ED">
        <w:t>—</w:t>
      </w:r>
      <w:r>
        <w:t xml:space="preserve"> повышение надежности предоставления ко</w:t>
      </w:r>
      <w:r>
        <w:t>м</w:t>
      </w:r>
      <w:r>
        <w:t>мунальных услуг, уменьшение повреждений на сетях и улучшение условий жизни людей, проживающих в час</w:t>
      </w:r>
      <w:r>
        <w:t>т</w:t>
      </w:r>
      <w:r>
        <w:t>ных домовладениях. В городе постоянно растет число потребителей электрической и тепловой энергии, поэтому существенно возрастает нагрузка на сети. При этом город регулярно принимает в муниципальную собственность изношенные ведомственные тепловые, водопроводные и сети водоотведения. Все это приводит к увеличению о</w:t>
      </w:r>
      <w:r>
        <w:t>б</w:t>
      </w:r>
      <w:r>
        <w:t>щего процента износа инженерных коммуникаций. Сег</w:t>
      </w:r>
      <w:r>
        <w:t>о</w:t>
      </w:r>
      <w:r>
        <w:t>дня, по официальным данным, износ тепловых сетей с</w:t>
      </w:r>
      <w:r>
        <w:t>о</w:t>
      </w:r>
      <w:r>
        <w:t xml:space="preserve">ставляет 48%, электрических </w:t>
      </w:r>
      <w:r w:rsidR="00F050ED">
        <w:t>—</w:t>
      </w:r>
      <w:r>
        <w:t xml:space="preserve"> 65%, и это </w:t>
      </w:r>
      <w:r w:rsidR="00F050ED">
        <w:t>—</w:t>
      </w:r>
      <w:r>
        <w:t xml:space="preserve"> главная причина увеличения количества повреждений на сетях, роста потерь тепловой и электроэнергии. Часть меропри</w:t>
      </w:r>
      <w:r>
        <w:t>я</w:t>
      </w:r>
      <w:r>
        <w:t xml:space="preserve">тий программы направлено на решение этой проблемы. Другая важная задача, которую необходимо решить, </w:t>
      </w:r>
      <w:r w:rsidR="00F050ED">
        <w:t>—</w:t>
      </w:r>
      <w:r>
        <w:t xml:space="preserve"> подключить частные дома горожан к газоснабжению. Сейчас только к 467 индивидуальным жилым домам по</w:t>
      </w:r>
      <w:r>
        <w:t>д</w:t>
      </w:r>
      <w:r>
        <w:t>веден природный газ, в газификации нуждаются еще 13066 индивидуальных жилых домов. Подключение час</w:t>
      </w:r>
      <w:r>
        <w:t>т</w:t>
      </w:r>
      <w:r>
        <w:t>ных домовладений к природному газу, по мнению авт</w:t>
      </w:r>
      <w:r>
        <w:t>о</w:t>
      </w:r>
      <w:r>
        <w:t>ров программы, позволит снизить затраты жителей, в том числе на отопление, облегчить решение бытовых проблем для пожилых людей, снизить количество пожаров. Док</w:t>
      </w:r>
      <w:r>
        <w:t>у</w:t>
      </w:r>
      <w:r>
        <w:t>мент среди прочего включает в себя такие мероприятия как капитальный ремонт муниципальных тепловых сетей, сетей водоснабжения и водоотведения, модернизацию муниципальных объектов электроснабжения, ввод в эк</w:t>
      </w:r>
      <w:r>
        <w:t>с</w:t>
      </w:r>
      <w:r>
        <w:t>плуатацию трансформаторных подстанций, строительство новых газораспределительных сетей. Предполагается, что результатом реализации муниципальной программы ст</w:t>
      </w:r>
      <w:r>
        <w:t>а</w:t>
      </w:r>
      <w:r>
        <w:t>нет увеличение удельного веса частных домовладений, к которым выполнены отводы для подключения к приро</w:t>
      </w:r>
      <w:r>
        <w:t>д</w:t>
      </w:r>
      <w:r>
        <w:t>ному газу, с 4,7% до 8,4%; снижение доли тепловых с</w:t>
      </w:r>
      <w:r>
        <w:t>е</w:t>
      </w:r>
      <w:r>
        <w:t>тей, нуждающихся в замене, с 76,7% в 2014 году до 37,3% к концу 2020 года; увеличение объема подаваемой пить</w:t>
      </w:r>
      <w:r>
        <w:t>е</w:t>
      </w:r>
      <w:r>
        <w:t>вой воды гарантированного качества в городскую систему водоснабжения Амура на 60000 кубометров в сутки; ув</w:t>
      </w:r>
      <w:r>
        <w:t>е</w:t>
      </w:r>
      <w:r>
        <w:t>личение мощности существующих очистных сооружений канализации на 110000 кубометров в сутки. Всего на м</w:t>
      </w:r>
      <w:r>
        <w:t>е</w:t>
      </w:r>
      <w:r>
        <w:t xml:space="preserve">роприятия программы планируется израсходовать более 3,5 </w:t>
      </w:r>
      <w:proofErr w:type="spellStart"/>
      <w:proofErr w:type="gramStart"/>
      <w:r>
        <w:t>млрд</w:t>
      </w:r>
      <w:proofErr w:type="spellEnd"/>
      <w:proofErr w:type="gramEnd"/>
      <w:r>
        <w:t xml:space="preserve"> руб.</w:t>
      </w:r>
    </w:p>
    <w:p w:rsidR="005479DA" w:rsidRDefault="005479DA">
      <w:pPr>
        <w:pStyle w:val="ae"/>
      </w:pPr>
      <w:bookmarkStart w:id="94" w:name="_Toc403983686"/>
      <w:bookmarkStart w:id="95" w:name="_Toc190000212"/>
      <w:r>
        <w:lastRenderedPageBreak/>
        <w:t>Ивановская область</w:t>
      </w:r>
      <w:bookmarkEnd w:id="94"/>
    </w:p>
    <w:p w:rsidR="005479DA" w:rsidRDefault="009868CC" w:rsidP="009868CC">
      <w:pPr>
        <w:pStyle w:val="af0"/>
      </w:pPr>
      <w:bookmarkStart w:id="96" w:name="_Toc403983687"/>
      <w:r>
        <w:t>Совет муниципальных образований</w:t>
      </w:r>
      <w:bookmarkEnd w:id="96"/>
    </w:p>
    <w:p w:rsidR="009868CC" w:rsidRPr="0000474C" w:rsidRDefault="009868CC" w:rsidP="009868CC">
      <w:pPr>
        <w:pStyle w:val="aa"/>
      </w:pPr>
      <w:bookmarkStart w:id="97" w:name="_Toc403983688"/>
      <w:r>
        <w:t xml:space="preserve">— </w:t>
      </w:r>
      <w:r w:rsidRPr="0000474C">
        <w:t>С</w:t>
      </w:r>
      <w:r>
        <w:t>овет</w:t>
      </w:r>
      <w:r w:rsidRPr="0000474C">
        <w:t xml:space="preserve"> обсудил порядок применения арбитражными судами обеспечительных мер</w:t>
      </w:r>
      <w:bookmarkEnd w:id="97"/>
      <w:r w:rsidRPr="0000474C">
        <w:t xml:space="preserve"> </w:t>
      </w:r>
    </w:p>
    <w:p w:rsidR="009868CC" w:rsidRPr="009868CC" w:rsidRDefault="009868CC" w:rsidP="009868CC">
      <w:pPr>
        <w:pStyle w:val="ab"/>
      </w:pPr>
      <w:r w:rsidRPr="009868CC">
        <w:t xml:space="preserve">На заседании </w:t>
      </w:r>
      <w:proofErr w:type="gramStart"/>
      <w:r w:rsidRPr="009868CC">
        <w:t>секции руководителей юридических служб администраций городских округов</w:t>
      </w:r>
      <w:proofErr w:type="gramEnd"/>
      <w:r w:rsidRPr="009868CC">
        <w:t xml:space="preserve"> и муниципальных ра</w:t>
      </w:r>
      <w:r w:rsidRPr="009868CC">
        <w:t>й</w:t>
      </w:r>
      <w:r w:rsidRPr="009868CC">
        <w:t>онов рассмотрены обращения органов МСУ в арбитра</w:t>
      </w:r>
      <w:r w:rsidRPr="009868CC">
        <w:t>ж</w:t>
      </w:r>
      <w:r w:rsidRPr="009868CC">
        <w:t>ный суд, соблюдение природоохранного законодательства и законодательства в области обращения с отходами, о</w:t>
      </w:r>
      <w:r w:rsidRPr="009868CC">
        <w:t>т</w:t>
      </w:r>
      <w:r w:rsidRPr="009868CC">
        <w:t>лова и содержания безнадзорных животных. Также члены секции поделились опытом укрупнения сельских посел</w:t>
      </w:r>
      <w:r w:rsidRPr="009868CC">
        <w:t>е</w:t>
      </w:r>
      <w:r w:rsidRPr="009868CC">
        <w:t xml:space="preserve">ний. В завершение </w:t>
      </w:r>
      <w:proofErr w:type="gramStart"/>
      <w:r w:rsidRPr="009868CC">
        <w:t>троим постоянным членам секции б</w:t>
      </w:r>
      <w:r w:rsidRPr="009868CC">
        <w:t>ы</w:t>
      </w:r>
      <w:r w:rsidRPr="009868CC">
        <w:t>ли</w:t>
      </w:r>
      <w:proofErr w:type="gramEnd"/>
      <w:r w:rsidRPr="009868CC">
        <w:t xml:space="preserve"> вручены почетные грамоты СМО.</w:t>
      </w:r>
      <w:r>
        <w:t xml:space="preserve"> </w:t>
      </w:r>
      <w:r w:rsidRPr="009868CC">
        <w:t>В заседании учас</w:t>
      </w:r>
      <w:r w:rsidRPr="009868CC">
        <w:t>т</w:t>
      </w:r>
      <w:r w:rsidRPr="009868CC">
        <w:t>вовали председатель арбитражного суда Ивановской о</w:t>
      </w:r>
      <w:r w:rsidRPr="009868CC">
        <w:t>б</w:t>
      </w:r>
      <w:r w:rsidRPr="009868CC">
        <w:t xml:space="preserve">ласти Андрей Макаров, и. о. Ивановского межрайонного природоохранного прокурора Олег </w:t>
      </w:r>
      <w:proofErr w:type="spellStart"/>
      <w:r w:rsidRPr="009868CC">
        <w:t>Чепурков</w:t>
      </w:r>
      <w:proofErr w:type="spellEnd"/>
      <w:r w:rsidRPr="009868CC">
        <w:t>, начальник службы ветеринарии Ивановской области — главный г</w:t>
      </w:r>
      <w:r w:rsidRPr="009868CC">
        <w:t>о</w:t>
      </w:r>
      <w:r w:rsidRPr="009868CC">
        <w:t>сударственный ветеринарный инспектор Ивановской о</w:t>
      </w:r>
      <w:r w:rsidRPr="009868CC">
        <w:t>б</w:t>
      </w:r>
      <w:r w:rsidRPr="009868CC">
        <w:t xml:space="preserve">ласти </w:t>
      </w:r>
      <w:proofErr w:type="spellStart"/>
      <w:r w:rsidRPr="009868CC">
        <w:t>Хосров</w:t>
      </w:r>
      <w:proofErr w:type="spellEnd"/>
      <w:r w:rsidRPr="009868CC">
        <w:t xml:space="preserve"> Абдуллаев</w:t>
      </w:r>
      <w:r>
        <w:t>.</w:t>
      </w:r>
    </w:p>
    <w:p w:rsidR="005479DA" w:rsidRDefault="005479DA">
      <w:pPr>
        <w:pStyle w:val="ae"/>
      </w:pPr>
      <w:bookmarkStart w:id="98" w:name="_Toc403983689"/>
      <w:r>
        <w:t>Иркутская область</w:t>
      </w:r>
      <w:bookmarkEnd w:id="95"/>
      <w:bookmarkEnd w:id="98"/>
    </w:p>
    <w:p w:rsidR="005479DA" w:rsidRDefault="005479DA">
      <w:pPr>
        <w:pStyle w:val="af1"/>
      </w:pPr>
      <w:bookmarkStart w:id="99" w:name="_Toc190000215"/>
      <w:bookmarkStart w:id="100" w:name="_Toc403983690"/>
      <w:r>
        <w:t>Братск</w:t>
      </w:r>
      <w:bookmarkEnd w:id="99"/>
      <w:bookmarkEnd w:id="100"/>
    </w:p>
    <w:p w:rsidR="00D471F8" w:rsidRDefault="00D471F8" w:rsidP="00D471F8">
      <w:pPr>
        <w:pStyle w:val="aa"/>
      </w:pPr>
      <w:bookmarkStart w:id="101" w:name="_Toc403983691"/>
      <w:r>
        <w:t>— Депутаты Думы города считают необходимым по</w:t>
      </w:r>
      <w:r>
        <w:t>д</w:t>
      </w:r>
      <w:r>
        <w:t>готовить обращение в адрес Правительства Иркутской области об уменьшении минимального размера взноса на капитальный ремонт общего имущества в многоква</w:t>
      </w:r>
      <w:r>
        <w:t>р</w:t>
      </w:r>
      <w:r>
        <w:t>тирных домах</w:t>
      </w:r>
      <w:bookmarkEnd w:id="101"/>
    </w:p>
    <w:p w:rsidR="00D471F8" w:rsidRDefault="00D471F8" w:rsidP="00D471F8">
      <w:pPr>
        <w:pStyle w:val="ab"/>
      </w:pPr>
      <w:r>
        <w:t>В Думе города Братска во время депутатских слушаний по инициативе председателя Думы Ларисы Павловой был рассмотрен вопрос о создании рабочей группы по вопросу организации проведения капитального ремонта общего имущества в многоквартирных домах (МКД) на террит</w:t>
      </w:r>
      <w:r>
        <w:t>о</w:t>
      </w:r>
      <w:r>
        <w:t>рии Братска, в рамках которой планируется рассмотреть несколько вопросов. Так, депутаты считают, что необх</w:t>
      </w:r>
      <w:r>
        <w:t>о</w:t>
      </w:r>
      <w:r>
        <w:t>димо подготовить обращение в адрес правительства И</w:t>
      </w:r>
      <w:r>
        <w:t>р</w:t>
      </w:r>
      <w:r>
        <w:t>кутской области о возможности уменьшения минимал</w:t>
      </w:r>
      <w:r>
        <w:t>ь</w:t>
      </w:r>
      <w:r>
        <w:t>ного размера взноса на капитальный ремонт общего им</w:t>
      </w:r>
      <w:r>
        <w:t>у</w:t>
      </w:r>
      <w:r>
        <w:t xml:space="preserve">щества в МКД, </w:t>
      </w:r>
      <w:proofErr w:type="gramStart"/>
      <w:r>
        <w:t>расположенных</w:t>
      </w:r>
      <w:proofErr w:type="gramEnd"/>
      <w:r>
        <w:t xml:space="preserve"> на территории Иркутской области. Они уверены, что требуется всестороннее изуч</w:t>
      </w:r>
      <w:r>
        <w:t>е</w:t>
      </w:r>
      <w:r>
        <w:t>ние существующего договора с региональным оператором (Фонд капитального ремонта многоквартирных домов) с привлечением юристов и представителей прокуратуры. Депутаты также планируют совместно с собственниками МКД, расположенных на территории города Братска, проконтролировать работу по обеспечению своевреме</w:t>
      </w:r>
      <w:r>
        <w:t>н</w:t>
      </w:r>
      <w:r>
        <w:t>ного проведения капитального ремонта общего имущес</w:t>
      </w:r>
      <w:r>
        <w:t>т</w:t>
      </w:r>
      <w:r>
        <w:t>ва в многоквартирных домах, а также за качественным выполнением услуг и работ по капитальному ремонту общего имущества в многоквартирном доме. Они также считают, что требуется провести активную разъяснител</w:t>
      </w:r>
      <w:r>
        <w:t>ь</w:t>
      </w:r>
      <w:r>
        <w:t>ную работу по поводу появления нового расчетного пл</w:t>
      </w:r>
      <w:r>
        <w:t>а</w:t>
      </w:r>
      <w:r>
        <w:t>тежа на проведение капитального ремонта.</w:t>
      </w:r>
    </w:p>
    <w:p w:rsidR="00F41297" w:rsidRDefault="00F41297">
      <w:pPr>
        <w:pStyle w:val="af1"/>
      </w:pPr>
      <w:bookmarkStart w:id="102" w:name="_Toc403983692"/>
      <w:r>
        <w:t>Саянск</w:t>
      </w:r>
      <w:bookmarkEnd w:id="102"/>
    </w:p>
    <w:p w:rsidR="00F41297" w:rsidRDefault="00F41297" w:rsidP="00F41297">
      <w:pPr>
        <w:pStyle w:val="aa"/>
      </w:pPr>
      <w:bookmarkStart w:id="103" w:name="_Toc403983693"/>
      <w:r>
        <w:t>— Администрация города проводит работу по заключ</w:t>
      </w:r>
      <w:r>
        <w:t>е</w:t>
      </w:r>
      <w:r>
        <w:t>нию соглашений о социально-экономическом сотруднич</w:t>
      </w:r>
      <w:r>
        <w:t>е</w:t>
      </w:r>
      <w:r>
        <w:t>стве</w:t>
      </w:r>
      <w:bookmarkEnd w:id="103"/>
    </w:p>
    <w:p w:rsidR="00F41297" w:rsidRDefault="00F41297" w:rsidP="00F41297">
      <w:pPr>
        <w:pStyle w:val="ab"/>
      </w:pPr>
      <w:r>
        <w:t>Администрация города проводит серьезную работу по заключению соглашений о социально-экономическом сотрудничестве с предприятиями и индивидуальными предпринимателями. Мэр Олег Боровский уделяет этому самое пристальное внимание, проводит личные встречи с руководителями, обсуждает направления, требующие поддержки предпринимательского сообщества и помощи, которую могут оказать организации города для провед</w:t>
      </w:r>
      <w:r>
        <w:t>е</w:t>
      </w:r>
      <w:r>
        <w:lastRenderedPageBreak/>
        <w:t>ния различных мероприятий социальной направленности. В условиях дефицита средств местного бюджета такая помощь очень важна. Она позволяет решать задачи ф</w:t>
      </w:r>
      <w:r>
        <w:t>и</w:t>
      </w:r>
      <w:r>
        <w:t>нансирования различных городских проектов и мер</w:t>
      </w:r>
      <w:r>
        <w:t>о</w:t>
      </w:r>
      <w:r>
        <w:t>приятий. Средства направляются на счет Саянского бл</w:t>
      </w:r>
      <w:r>
        <w:t>а</w:t>
      </w:r>
      <w:r>
        <w:t>готворительного фонда местного сообщества, в числе о</w:t>
      </w:r>
      <w:r>
        <w:t>с</w:t>
      </w:r>
      <w:r>
        <w:t>новных задач которого осуществление благотворительной поддержки социальных инициатив в области культуры, образования, спорта, решение вопросов общественной значимости, помощь людям, оказавшихся в непростых условиях. Один из самых актуальных вопросов сег</w:t>
      </w:r>
      <w:r>
        <w:t>о</w:t>
      </w:r>
      <w:r>
        <w:t xml:space="preserve">дняшнего дня </w:t>
      </w:r>
      <w:r w:rsidR="00F050ED">
        <w:t>—</w:t>
      </w:r>
      <w:r>
        <w:t xml:space="preserve"> подготовка к предстоящему празднов</w:t>
      </w:r>
      <w:r>
        <w:t>а</w:t>
      </w:r>
      <w:r>
        <w:t>нию Нового года. Затраты на строительство Ледового городка и праздничную иллюминацию составят порядка двух миллионов рублей. Уже достигнуто соглашение о перечислении на счет фонда весомых сумм от городских предприятий, которые планируется направить на нов</w:t>
      </w:r>
      <w:r>
        <w:t>о</w:t>
      </w:r>
      <w:r>
        <w:t>годние мероприятия. Необходимо сказать, что на сегодня проведены переговоры о заключении соглашений о соц</w:t>
      </w:r>
      <w:r>
        <w:t>и</w:t>
      </w:r>
      <w:r>
        <w:t>ально-экономическом сотрудничестве с более чем ста организациями и индивидуальными предпринимателями.</w:t>
      </w:r>
    </w:p>
    <w:p w:rsidR="005479DA" w:rsidRDefault="005479DA">
      <w:pPr>
        <w:pStyle w:val="ae"/>
      </w:pPr>
      <w:bookmarkStart w:id="104" w:name="_Toc403983694"/>
      <w:bookmarkStart w:id="105" w:name="_Toc190000222"/>
      <w:r>
        <w:t>Калининградская область</w:t>
      </w:r>
      <w:bookmarkEnd w:id="104"/>
    </w:p>
    <w:p w:rsidR="005479DA" w:rsidRDefault="005479DA">
      <w:pPr>
        <w:pStyle w:val="af1"/>
      </w:pPr>
      <w:bookmarkStart w:id="106" w:name="_Toc403983695"/>
      <w:r>
        <w:t>Калининград</w:t>
      </w:r>
      <w:bookmarkEnd w:id="106"/>
    </w:p>
    <w:p w:rsidR="002C44AE" w:rsidRDefault="002C44AE" w:rsidP="002C44AE">
      <w:pPr>
        <w:pStyle w:val="aa"/>
      </w:pPr>
      <w:bookmarkStart w:id="107" w:name="_Toc403983696"/>
      <w:bookmarkStart w:id="108" w:name="kaliningrad"/>
      <w:r>
        <w:t>— Калининградский трамвай: гордость и предубеждение</w:t>
      </w:r>
      <w:bookmarkEnd w:id="107"/>
    </w:p>
    <w:bookmarkEnd w:id="108"/>
    <w:p w:rsidR="002C44AE" w:rsidRPr="002C44AE" w:rsidRDefault="002C44AE" w:rsidP="002C44AE">
      <w:pPr>
        <w:pStyle w:val="ab"/>
      </w:pPr>
      <w:r w:rsidRPr="002C44AE">
        <w:t xml:space="preserve">7 ноября 1946 года на улицы </w:t>
      </w:r>
      <w:r>
        <w:t>Калининграда</w:t>
      </w:r>
      <w:r w:rsidRPr="002C44AE">
        <w:t xml:space="preserve"> вышел пе</w:t>
      </w:r>
      <w:r w:rsidRPr="002C44AE">
        <w:t>р</w:t>
      </w:r>
      <w:r w:rsidRPr="002C44AE">
        <w:t>вый послевоенный трамвай.</w:t>
      </w:r>
      <w:r>
        <w:t xml:space="preserve"> </w:t>
      </w:r>
      <w:proofErr w:type="spellStart"/>
      <w:r w:rsidRPr="002C44AE">
        <w:t>Калининградцы</w:t>
      </w:r>
      <w:proofErr w:type="spellEnd"/>
      <w:r w:rsidRPr="002C44AE">
        <w:t xml:space="preserve"> испытывают по отношению к своему трамваю довольно сложную га</w:t>
      </w:r>
      <w:r w:rsidRPr="002C44AE">
        <w:t>м</w:t>
      </w:r>
      <w:r w:rsidRPr="002C44AE">
        <w:t xml:space="preserve">му чувств. Однако выразить ее можно, пожалуй, всего двумя словами. И слова эти </w:t>
      </w:r>
      <w:r w:rsidR="00F050ED">
        <w:t>—</w:t>
      </w:r>
      <w:r w:rsidRPr="002C44AE">
        <w:t xml:space="preserve"> гордость и предубеждение.</w:t>
      </w:r>
      <w:r>
        <w:t xml:space="preserve"> </w:t>
      </w:r>
      <w:r w:rsidRPr="002C44AE">
        <w:t>С одной стороны, в городе принято гордиться своим трамваем. Во-первых, у нас самая старая в России тра</w:t>
      </w:r>
      <w:r w:rsidRPr="002C44AE">
        <w:t>м</w:t>
      </w:r>
      <w:r w:rsidRPr="002C44AE">
        <w:t xml:space="preserve">вайная сеть. Дата ее рождения </w:t>
      </w:r>
      <w:r w:rsidR="00F050ED">
        <w:t>—</w:t>
      </w:r>
      <w:r w:rsidRPr="002C44AE">
        <w:t xml:space="preserve"> 1895 год. Для сравн</w:t>
      </w:r>
      <w:r w:rsidRPr="002C44AE">
        <w:t>е</w:t>
      </w:r>
      <w:r w:rsidRPr="002C44AE">
        <w:t xml:space="preserve">ния: в Москве этот вид транспорта появился на четыре года позже, чем в Кёнигсберге, а в Санкт-Петербурге </w:t>
      </w:r>
      <w:r w:rsidR="00F050ED">
        <w:t>—</w:t>
      </w:r>
      <w:r w:rsidRPr="002C44AE">
        <w:t xml:space="preserve"> так вообще на одиннадцать. Во-вторых, весьма необычная трамвайная колея. Ширина у нее </w:t>
      </w:r>
      <w:r w:rsidR="00F050ED">
        <w:t>—</w:t>
      </w:r>
      <w:r w:rsidRPr="002C44AE">
        <w:t xml:space="preserve"> всего метр. Такая есть еще только в Пятигорске.</w:t>
      </w:r>
      <w:r>
        <w:t xml:space="preserve"> </w:t>
      </w:r>
      <w:r w:rsidRPr="002C44AE">
        <w:t>Однако, с другой стороны, мн</w:t>
      </w:r>
      <w:r w:rsidRPr="002C44AE">
        <w:t>о</w:t>
      </w:r>
      <w:r w:rsidRPr="002C44AE">
        <w:t xml:space="preserve">гие </w:t>
      </w:r>
      <w:proofErr w:type="spellStart"/>
      <w:r w:rsidRPr="002C44AE">
        <w:t>калининградцы</w:t>
      </w:r>
      <w:proofErr w:type="spellEnd"/>
      <w:r w:rsidRPr="002C44AE">
        <w:t>, будучи автомобилистами, полагают, что трамвай мешает движению на дорогах.</w:t>
      </w:r>
      <w:r>
        <w:t xml:space="preserve"> </w:t>
      </w:r>
      <w:r w:rsidRPr="002C44AE">
        <w:rPr>
          <w:szCs w:val="27"/>
        </w:rPr>
        <w:t>Когда горо</w:t>
      </w:r>
      <w:r w:rsidRPr="002C44AE">
        <w:rPr>
          <w:szCs w:val="27"/>
        </w:rPr>
        <w:t>д</w:t>
      </w:r>
      <w:r w:rsidRPr="002C44AE">
        <w:rPr>
          <w:szCs w:val="27"/>
        </w:rPr>
        <w:t xml:space="preserve">ское руководство </w:t>
      </w:r>
      <w:proofErr w:type="gramStart"/>
      <w:r w:rsidRPr="002C44AE">
        <w:rPr>
          <w:szCs w:val="27"/>
        </w:rPr>
        <w:t>принимало решение убрать трамвайные рельсы оно объясняло</w:t>
      </w:r>
      <w:proofErr w:type="gramEnd"/>
      <w:r w:rsidRPr="002C44AE">
        <w:rPr>
          <w:szCs w:val="27"/>
        </w:rPr>
        <w:t xml:space="preserve"> необходимость расширить дороги тем, чтобы ликвидировать пробки.</w:t>
      </w:r>
      <w:r>
        <w:rPr>
          <w:szCs w:val="27"/>
        </w:rPr>
        <w:t xml:space="preserve"> </w:t>
      </w:r>
      <w:r w:rsidRPr="002C44AE">
        <w:t>Жизнь доказала нев</w:t>
      </w:r>
      <w:r w:rsidRPr="002C44AE">
        <w:t>и</w:t>
      </w:r>
      <w:r w:rsidRPr="002C44AE">
        <w:t xml:space="preserve">новность трамвая </w:t>
      </w:r>
      <w:r w:rsidR="00F050ED">
        <w:t>—</w:t>
      </w:r>
      <w:r w:rsidRPr="002C44AE">
        <w:t xml:space="preserve"> на вышеназванных улицах, несмотря на то, что с них были убраны рельсы, пробки сохранились и даже стали еще длиннее. Однако трамваю от этой </w:t>
      </w:r>
      <w:r w:rsidR="00721648">
        <w:t>«</w:t>
      </w:r>
      <w:r w:rsidRPr="002C44AE">
        <w:t>ре</w:t>
      </w:r>
      <w:r w:rsidRPr="002C44AE">
        <w:t>а</w:t>
      </w:r>
      <w:r w:rsidRPr="002C44AE">
        <w:t>билитации</w:t>
      </w:r>
      <w:r w:rsidR="00721648">
        <w:t>»</w:t>
      </w:r>
      <w:r w:rsidRPr="002C44AE">
        <w:t xml:space="preserve"> не легче. Из существовавших некогда оди</w:t>
      </w:r>
      <w:r w:rsidRPr="002C44AE">
        <w:t>н</w:t>
      </w:r>
      <w:r w:rsidRPr="002C44AE">
        <w:t>надцати маршрутов осталось всего два, да и те того и гл</w:t>
      </w:r>
      <w:r w:rsidRPr="002C44AE">
        <w:t>я</w:t>
      </w:r>
      <w:r w:rsidRPr="002C44AE">
        <w:t>ди будут ликвидированы.</w:t>
      </w:r>
      <w:r>
        <w:t xml:space="preserve"> </w:t>
      </w:r>
      <w:r w:rsidRPr="002C44AE">
        <w:t>В сентябре этого года на зас</w:t>
      </w:r>
      <w:r w:rsidRPr="002C44AE">
        <w:t>е</w:t>
      </w:r>
      <w:r w:rsidRPr="002C44AE">
        <w:t>дании комиссии городского совета по развитию дорожно-транспортного комплекса исполняющий обязанности д</w:t>
      </w:r>
      <w:r w:rsidRPr="002C44AE">
        <w:t>и</w:t>
      </w:r>
      <w:r w:rsidRPr="002C44AE">
        <w:t xml:space="preserve">ректора МКП </w:t>
      </w:r>
      <w:r w:rsidR="00721648">
        <w:t>«</w:t>
      </w:r>
      <w:proofErr w:type="spellStart"/>
      <w:r w:rsidRPr="002C44AE">
        <w:t>КалининградГорТранс</w:t>
      </w:r>
      <w:proofErr w:type="spellEnd"/>
      <w:r w:rsidR="00721648">
        <w:t>»</w:t>
      </w:r>
      <w:r w:rsidRPr="002C44AE">
        <w:t xml:space="preserve"> Виктор Шадрин сообщил, что приведение в порядок трамвайных путей в областном центре обойдется в 1 </w:t>
      </w:r>
      <w:proofErr w:type="spellStart"/>
      <w:proofErr w:type="gramStart"/>
      <w:r w:rsidRPr="002C44AE">
        <w:t>млрд</w:t>
      </w:r>
      <w:proofErr w:type="spellEnd"/>
      <w:proofErr w:type="gramEnd"/>
      <w:r w:rsidRPr="002C44AE">
        <w:t xml:space="preserve"> 868 </w:t>
      </w:r>
      <w:proofErr w:type="spellStart"/>
      <w:r w:rsidRPr="002C44AE">
        <w:t>млн</w:t>
      </w:r>
      <w:proofErr w:type="spellEnd"/>
      <w:r w:rsidRPr="002C44AE">
        <w:t xml:space="preserve"> руб. Еще почти восемьсот миллионов потребуется на реконстру</w:t>
      </w:r>
      <w:r w:rsidRPr="002C44AE">
        <w:t>к</w:t>
      </w:r>
      <w:r w:rsidRPr="002C44AE">
        <w:t>цию контактных сетей.</w:t>
      </w:r>
      <w:r>
        <w:t xml:space="preserve"> </w:t>
      </w:r>
      <w:r w:rsidRPr="002C44AE">
        <w:t>При этом он пояснил, что на сег</w:t>
      </w:r>
      <w:r w:rsidRPr="002C44AE">
        <w:t>о</w:t>
      </w:r>
      <w:r w:rsidRPr="002C44AE">
        <w:t>дняшний день срочный ремонт необходим двадцати пяти кило</w:t>
      </w:r>
      <w:r>
        <w:t>метрам путей, что составляет 64</w:t>
      </w:r>
      <w:r w:rsidRPr="002C44AE">
        <w:t>% от тех, которые  на сегодняшний день эксплуатируются.</w:t>
      </w:r>
      <w:r>
        <w:t xml:space="preserve"> </w:t>
      </w:r>
      <w:r w:rsidRPr="002C44AE">
        <w:t>Также в ходе засед</w:t>
      </w:r>
      <w:r w:rsidRPr="002C44AE">
        <w:t>а</w:t>
      </w:r>
      <w:r w:rsidRPr="002C44AE">
        <w:t>ния выяснилось, что замены требует почти весь подви</w:t>
      </w:r>
      <w:r w:rsidRPr="002C44AE">
        <w:t>ж</w:t>
      </w:r>
      <w:r w:rsidRPr="002C44AE">
        <w:t>ной состав трамвайного депо.</w:t>
      </w:r>
      <w:r>
        <w:t xml:space="preserve"> </w:t>
      </w:r>
      <w:r w:rsidRPr="002C44AE">
        <w:rPr>
          <w:szCs w:val="27"/>
        </w:rPr>
        <w:t>По словам В</w:t>
      </w:r>
      <w:r>
        <w:rPr>
          <w:szCs w:val="27"/>
        </w:rPr>
        <w:t>.</w:t>
      </w:r>
      <w:r w:rsidRPr="002C44AE">
        <w:rPr>
          <w:szCs w:val="27"/>
        </w:rPr>
        <w:t>Шадрина, на линию ежедневно выходит около тридцати трамваев, по</w:t>
      </w:r>
      <w:r w:rsidRPr="002C44AE">
        <w:rPr>
          <w:szCs w:val="27"/>
        </w:rPr>
        <w:t>ч</w:t>
      </w:r>
      <w:r w:rsidRPr="002C44AE">
        <w:rPr>
          <w:szCs w:val="27"/>
        </w:rPr>
        <w:t>ти все они старые и крайне изношенные. Исключение с</w:t>
      </w:r>
      <w:r w:rsidRPr="002C44AE">
        <w:rPr>
          <w:szCs w:val="27"/>
        </w:rPr>
        <w:t>о</w:t>
      </w:r>
      <w:r w:rsidRPr="002C44AE">
        <w:rPr>
          <w:szCs w:val="27"/>
        </w:rPr>
        <w:t xml:space="preserve">ставляет лишь один вагон. Это купленный пару лет назад за 63 </w:t>
      </w:r>
      <w:proofErr w:type="spellStart"/>
      <w:proofErr w:type="gramStart"/>
      <w:r w:rsidRPr="002C44AE">
        <w:rPr>
          <w:szCs w:val="27"/>
        </w:rPr>
        <w:t>млн</w:t>
      </w:r>
      <w:proofErr w:type="spellEnd"/>
      <w:proofErr w:type="gramEnd"/>
      <w:r w:rsidRPr="002C44AE">
        <w:rPr>
          <w:szCs w:val="27"/>
        </w:rPr>
        <w:t xml:space="preserve"> руб</w:t>
      </w:r>
      <w:r>
        <w:rPr>
          <w:szCs w:val="27"/>
        </w:rPr>
        <w:t>.</w:t>
      </w:r>
      <w:r w:rsidRPr="002C44AE">
        <w:rPr>
          <w:szCs w:val="27"/>
        </w:rPr>
        <w:t xml:space="preserve"> польский трамвай фирмы PESA. То есть </w:t>
      </w:r>
      <w:r w:rsidRPr="002C44AE">
        <w:rPr>
          <w:szCs w:val="27"/>
        </w:rPr>
        <w:lastRenderedPageBreak/>
        <w:t xml:space="preserve">если менять старые трамваи на новые, то придется найти еще почти 2 </w:t>
      </w:r>
      <w:proofErr w:type="spellStart"/>
      <w:proofErr w:type="gramStart"/>
      <w:r w:rsidRPr="002C44AE">
        <w:rPr>
          <w:szCs w:val="27"/>
        </w:rPr>
        <w:t>млрд</w:t>
      </w:r>
      <w:proofErr w:type="spellEnd"/>
      <w:proofErr w:type="gramEnd"/>
      <w:r w:rsidRPr="002C44AE">
        <w:rPr>
          <w:szCs w:val="27"/>
        </w:rPr>
        <w:t xml:space="preserve"> руб.</w:t>
      </w:r>
      <w:r>
        <w:rPr>
          <w:szCs w:val="27"/>
        </w:rPr>
        <w:t xml:space="preserve"> </w:t>
      </w:r>
      <w:r w:rsidRPr="002C44AE">
        <w:t xml:space="preserve">Председатель городского совета депутатов Андрей Кропоткин, услышав эти выкладки, заметил, что трамвай </w:t>
      </w:r>
      <w:r w:rsidR="00F050ED">
        <w:t>—</w:t>
      </w:r>
      <w:r w:rsidRPr="002C44AE">
        <w:t xml:space="preserve"> слишком дорогой для Калини</w:t>
      </w:r>
      <w:r w:rsidRPr="002C44AE">
        <w:t>н</w:t>
      </w:r>
      <w:r w:rsidRPr="002C44AE">
        <w:t>града вид транспорта. Его содержать могут себе позв</w:t>
      </w:r>
      <w:r w:rsidRPr="002C44AE">
        <w:t>о</w:t>
      </w:r>
      <w:r w:rsidRPr="002C44AE">
        <w:t>лить только богатые города, в число которых Калини</w:t>
      </w:r>
      <w:r w:rsidRPr="002C44AE">
        <w:t>н</w:t>
      </w:r>
      <w:r w:rsidRPr="002C44AE">
        <w:t>град, к сожалению, не входит.</w:t>
      </w:r>
      <w:r>
        <w:t xml:space="preserve"> </w:t>
      </w:r>
      <w:r w:rsidRPr="002C44AE">
        <w:t>А в октябре этого года гл</w:t>
      </w:r>
      <w:r w:rsidRPr="002C44AE">
        <w:t>а</w:t>
      </w:r>
      <w:r w:rsidRPr="002C44AE">
        <w:t xml:space="preserve">ва Калининграда Александр </w:t>
      </w:r>
      <w:proofErr w:type="spellStart"/>
      <w:r w:rsidRPr="002C44AE">
        <w:t>Ярошук</w:t>
      </w:r>
      <w:proofErr w:type="spellEnd"/>
      <w:r w:rsidRPr="002C44AE">
        <w:t>, выступая на радио, заявил, что</w:t>
      </w:r>
      <w:r>
        <w:t xml:space="preserve"> </w:t>
      </w:r>
      <w:r w:rsidRPr="002C44AE">
        <w:t>возвращать трамвайные пути, как планиров</w:t>
      </w:r>
      <w:r w:rsidRPr="002C44AE">
        <w:t>а</w:t>
      </w:r>
      <w:r w:rsidRPr="002C44AE">
        <w:t xml:space="preserve">лось ранее, не будут, поскольку маршрут каждый месяц приносит городской казне убытков </w:t>
      </w:r>
      <w:r>
        <w:t>на 45-</w:t>
      </w:r>
      <w:r w:rsidRPr="002C44AE">
        <w:t xml:space="preserve">50 </w:t>
      </w:r>
      <w:proofErr w:type="spellStart"/>
      <w:proofErr w:type="gramStart"/>
      <w:r w:rsidRPr="002C44AE">
        <w:t>млн</w:t>
      </w:r>
      <w:proofErr w:type="spellEnd"/>
      <w:proofErr w:type="gramEnd"/>
      <w:r w:rsidRPr="002C44AE">
        <w:t xml:space="preserve"> руб.</w:t>
      </w:r>
      <w:r>
        <w:t xml:space="preserve"> </w:t>
      </w:r>
      <w:r w:rsidRPr="002C44AE">
        <w:t>…Можно бесконечно долго рассказывать о бедах кал</w:t>
      </w:r>
      <w:r w:rsidRPr="002C44AE">
        <w:t>и</w:t>
      </w:r>
      <w:r w:rsidRPr="002C44AE">
        <w:t>нинградского трамвая. Можно ставить в вину городским властям то, что они довели его до такого состояния, мо</w:t>
      </w:r>
      <w:r w:rsidRPr="002C44AE">
        <w:t>ж</w:t>
      </w:r>
      <w:r w:rsidRPr="002C44AE">
        <w:t xml:space="preserve">но напомнить им, что трамвай не обязательно должен быть </w:t>
      </w:r>
      <w:proofErr w:type="spellStart"/>
      <w:r w:rsidRPr="002C44AE">
        <w:t>самоокупаем</w:t>
      </w:r>
      <w:proofErr w:type="spellEnd"/>
      <w:r w:rsidRPr="002C44AE">
        <w:t xml:space="preserve">. Мы же не требуем самоокупаемости от полиции или от </w:t>
      </w:r>
      <w:r w:rsidR="00721648">
        <w:t>«</w:t>
      </w:r>
      <w:r w:rsidRPr="002C44AE">
        <w:t>скорой помощи</w:t>
      </w:r>
      <w:r w:rsidR="00721648">
        <w:t>»</w:t>
      </w:r>
      <w:r w:rsidRPr="002C44AE">
        <w:t xml:space="preserve">. А трамвай, если вдуматься, то же самое. Это не роскошь, а необходимость. Практически во всей Европе городской общественный транспорт </w:t>
      </w:r>
      <w:r w:rsidR="00F050ED">
        <w:t>—</w:t>
      </w:r>
      <w:r w:rsidRPr="002C44AE">
        <w:t xml:space="preserve"> муниципальный и мало где он приносит доход.</w:t>
      </w:r>
      <w:r>
        <w:t xml:space="preserve"> </w:t>
      </w:r>
      <w:r w:rsidRPr="002C44AE">
        <w:rPr>
          <w:szCs w:val="27"/>
        </w:rPr>
        <w:t xml:space="preserve">Но стоит ли бередить раны? Тем более в праздник. Ведь сегодня </w:t>
      </w:r>
      <w:r w:rsidR="00F050ED">
        <w:rPr>
          <w:szCs w:val="27"/>
        </w:rPr>
        <w:t>—</w:t>
      </w:r>
      <w:r w:rsidRPr="002C44AE">
        <w:rPr>
          <w:szCs w:val="27"/>
        </w:rPr>
        <w:t xml:space="preserve"> день рождения трамвая. Не кенигсбер</w:t>
      </w:r>
      <w:r w:rsidRPr="002C44AE">
        <w:rPr>
          <w:szCs w:val="27"/>
        </w:rPr>
        <w:t>г</w:t>
      </w:r>
      <w:r w:rsidRPr="002C44AE">
        <w:rPr>
          <w:szCs w:val="27"/>
        </w:rPr>
        <w:t>ского, а калининградского. Лучше, наверное, в этот день вспомнить о чем-нибудь хорошем. Например, о том, как первый вагон вышел в еще практически  полностью ра</w:t>
      </w:r>
      <w:r w:rsidRPr="002C44AE">
        <w:rPr>
          <w:szCs w:val="27"/>
        </w:rPr>
        <w:t>з</w:t>
      </w:r>
      <w:r w:rsidRPr="002C44AE">
        <w:rPr>
          <w:szCs w:val="27"/>
        </w:rPr>
        <w:t>рушенный город.</w:t>
      </w:r>
      <w:r>
        <w:rPr>
          <w:szCs w:val="27"/>
        </w:rPr>
        <w:t xml:space="preserve"> </w:t>
      </w:r>
      <w:r w:rsidRPr="002C44AE">
        <w:t>Произошло это, как выясняется, при весьма забавных об</w:t>
      </w:r>
      <w:r>
        <w:t xml:space="preserve">стоятельствах. </w:t>
      </w:r>
      <w:r w:rsidRPr="002C44AE">
        <w:t>Вот как описывал это знаменательное событие очевидец, возвращавшейся</w:t>
      </w:r>
      <w:r>
        <w:t xml:space="preserve"> </w:t>
      </w:r>
      <w:r w:rsidRPr="002C44AE">
        <w:t>д</w:t>
      </w:r>
      <w:r w:rsidRPr="002C44AE">
        <w:t>о</w:t>
      </w:r>
      <w:r w:rsidRPr="002C44AE">
        <w:t xml:space="preserve">мой после демонстрации, посвященной 29-й годовщине Великого Октября: </w:t>
      </w:r>
      <w:r w:rsidR="00721648">
        <w:t>«</w:t>
      </w:r>
      <w:r w:rsidRPr="002C44AE">
        <w:t xml:space="preserve">7 ноября 1946 года пошел по </w:t>
      </w:r>
      <w:r w:rsidR="002F7873">
        <w:t xml:space="preserve">улице Житомирской первый вагон </w:t>
      </w:r>
      <w:r w:rsidRPr="002C44AE">
        <w:t>без прицепа. Но на площади</w:t>
      </w:r>
      <w:proofErr w:type="gramStart"/>
      <w:r w:rsidRPr="002C44AE">
        <w:t xml:space="preserve"> Т</w:t>
      </w:r>
      <w:proofErr w:type="gramEnd"/>
      <w:r w:rsidRPr="002C44AE">
        <w:t>рех мар</w:t>
      </w:r>
      <w:r w:rsidR="00F050ED">
        <w:t>шалов (</w:t>
      </w:r>
      <w:r w:rsidRPr="002C44AE">
        <w:t xml:space="preserve">ныне </w:t>
      </w:r>
      <w:r w:rsidR="00F050ED">
        <w:t>—</w:t>
      </w:r>
      <w:r w:rsidRPr="002C44AE">
        <w:t xml:space="preserve"> площадь Победы) трамвай встал. Из вагона высыпало 20 человек и стали толкать его, так как он</w:t>
      </w:r>
      <w:r w:rsidR="002F7873">
        <w:t xml:space="preserve"> не шел. Толпа нажала на </w:t>
      </w:r>
      <w:proofErr w:type="gramStart"/>
      <w:r w:rsidR="002F7873">
        <w:t>вагон</w:t>
      </w:r>
      <w:proofErr w:type="gramEnd"/>
      <w:r w:rsidR="002F7873">
        <w:t xml:space="preserve"> </w:t>
      </w:r>
      <w:r w:rsidRPr="002C44AE">
        <w:t xml:space="preserve">и он тронулся… Трамвай бежал дальше, по проспекту, мимо областной библиотеки, зоопарка, мимо кинотеатра </w:t>
      </w:r>
      <w:r w:rsidR="00721648">
        <w:t>«</w:t>
      </w:r>
      <w:r w:rsidRPr="002C44AE">
        <w:t>Заря</w:t>
      </w:r>
      <w:r w:rsidR="00721648">
        <w:t>»</w:t>
      </w:r>
      <w:r w:rsidRPr="002C44AE">
        <w:t xml:space="preserve"> и рядом с трехэтажным универмагом развернулся и замер</w:t>
      </w:r>
      <w:r w:rsidR="00721648">
        <w:t>»</w:t>
      </w:r>
      <w:r w:rsidRPr="002C44AE">
        <w:t>.</w:t>
      </w:r>
      <w:r>
        <w:t xml:space="preserve"> </w:t>
      </w:r>
      <w:r w:rsidRPr="002C44AE">
        <w:rPr>
          <w:szCs w:val="27"/>
        </w:rPr>
        <w:t>Тра</w:t>
      </w:r>
      <w:r w:rsidRPr="002C44AE">
        <w:rPr>
          <w:szCs w:val="27"/>
        </w:rPr>
        <w:t>м</w:t>
      </w:r>
      <w:r w:rsidRPr="002C44AE">
        <w:rPr>
          <w:szCs w:val="27"/>
        </w:rPr>
        <w:t xml:space="preserve">вай очень быстро обжился на улицах Калининграда и стал, казалось, незаменимым. Вплоть до начала </w:t>
      </w:r>
      <w:proofErr w:type="gramStart"/>
      <w:r w:rsidRPr="002C44AE">
        <w:rPr>
          <w:szCs w:val="27"/>
        </w:rPr>
        <w:t>нулевых</w:t>
      </w:r>
      <w:proofErr w:type="gramEnd"/>
      <w:r w:rsidRPr="002C44AE">
        <w:rPr>
          <w:szCs w:val="27"/>
        </w:rPr>
        <w:t xml:space="preserve"> на трамвае можно было объехать город вдоль и поперек. Причем стоило это удовольствие всего три копей</w:t>
      </w:r>
      <w:r>
        <w:rPr>
          <w:szCs w:val="27"/>
        </w:rPr>
        <w:t xml:space="preserve">ки. То есть </w:t>
      </w:r>
      <w:r w:rsidRPr="002C44AE">
        <w:rPr>
          <w:szCs w:val="27"/>
        </w:rPr>
        <w:t>фактически ничего.</w:t>
      </w:r>
      <w:r>
        <w:rPr>
          <w:szCs w:val="27"/>
        </w:rPr>
        <w:t xml:space="preserve"> </w:t>
      </w:r>
      <w:r w:rsidRPr="002C44AE">
        <w:t>…Нужно сказать, что с калини</w:t>
      </w:r>
      <w:r w:rsidRPr="002C44AE">
        <w:t>н</w:t>
      </w:r>
      <w:r w:rsidRPr="002C44AE">
        <w:t xml:space="preserve">градским трамваем связано многих забавных историй. Например, многие городские старожилы помнят, как в конце 60-х </w:t>
      </w:r>
      <w:r w:rsidR="00F050ED">
        <w:t>—</w:t>
      </w:r>
      <w:r w:rsidRPr="002C44AE">
        <w:t xml:space="preserve"> начале 70-х годов на одном из маршрутов кондуктором работал…робот. У него были руки, ноги, туловище, голова. Все как у человека. Пассажиры </w:t>
      </w:r>
      <w:proofErr w:type="gramStart"/>
      <w:r w:rsidRPr="002C44AE">
        <w:t xml:space="preserve">кидали в расположенную </w:t>
      </w:r>
      <w:r>
        <w:t xml:space="preserve">на груди </w:t>
      </w:r>
      <w:proofErr w:type="spellStart"/>
      <w:r>
        <w:t>андроида</w:t>
      </w:r>
      <w:proofErr w:type="spellEnd"/>
      <w:r>
        <w:t xml:space="preserve"> щелку монету </w:t>
      </w:r>
      <w:r w:rsidRPr="002C44AE">
        <w:t>и р</w:t>
      </w:r>
      <w:r w:rsidRPr="002C44AE">
        <w:t>о</w:t>
      </w:r>
      <w:r w:rsidRPr="002C44AE">
        <w:t>бот рукой выдавал</w:t>
      </w:r>
      <w:proofErr w:type="gramEnd"/>
      <w:r w:rsidRPr="002C44AE">
        <w:t xml:space="preserve"> им билеты.</w:t>
      </w:r>
      <w:r>
        <w:t xml:space="preserve"> </w:t>
      </w:r>
      <w:r w:rsidRPr="002C44AE">
        <w:t>Это чудо техники изгот</w:t>
      </w:r>
      <w:r w:rsidRPr="002C44AE">
        <w:t>о</w:t>
      </w:r>
      <w:r w:rsidRPr="002C44AE">
        <w:t>вили школьники из местной станции юных техников. Н</w:t>
      </w:r>
      <w:r w:rsidRPr="002C44AE">
        <w:t>а</w:t>
      </w:r>
      <w:r w:rsidRPr="002C44AE">
        <w:t>сколько известно, робот был даже представлен калини</w:t>
      </w:r>
      <w:r w:rsidRPr="002C44AE">
        <w:t>н</w:t>
      </w:r>
      <w:r w:rsidRPr="002C44AE">
        <w:t>градскими пионерами на Всесоюзной выставке в Москве, где получил первую премию.</w:t>
      </w:r>
      <w:r w:rsidR="007C60C1">
        <w:t xml:space="preserve"> П</w:t>
      </w:r>
      <w:r w:rsidRPr="002C44AE">
        <w:t>равда, на должности ко</w:t>
      </w:r>
      <w:r w:rsidRPr="002C44AE">
        <w:t>н</w:t>
      </w:r>
      <w:r w:rsidRPr="002C44AE">
        <w:t>дуктора ему удалось продержаться всего около года. Дольше общаться с пассажирами, которые то и дело н</w:t>
      </w:r>
      <w:r w:rsidRPr="002C44AE">
        <w:t>о</w:t>
      </w:r>
      <w:r w:rsidRPr="002C44AE">
        <w:t>ровили засунуть в щель вместо трех копеек всякую г</w:t>
      </w:r>
      <w:r w:rsidRPr="002C44AE">
        <w:t>а</w:t>
      </w:r>
      <w:r w:rsidRPr="002C44AE">
        <w:t>дость вроде окурков, железный человек просто не смог.</w:t>
      </w:r>
      <w:r w:rsidR="007C60C1">
        <w:t xml:space="preserve"> </w:t>
      </w:r>
      <w:r w:rsidRPr="002C44AE">
        <w:t>…</w:t>
      </w:r>
      <w:r w:rsidRPr="002C44AE">
        <w:rPr>
          <w:szCs w:val="27"/>
        </w:rPr>
        <w:t>Что касается будущего калининградского трамвая, то оно, несмотря на печальное настоящее, представляется безоблачным. Совершенно очевидно, что рано или поздно существовавшая раньше маршрутная сеть будет восст</w:t>
      </w:r>
      <w:r w:rsidRPr="002C44AE">
        <w:rPr>
          <w:szCs w:val="27"/>
        </w:rPr>
        <w:t>а</w:t>
      </w:r>
      <w:r w:rsidRPr="002C44AE">
        <w:rPr>
          <w:szCs w:val="27"/>
        </w:rPr>
        <w:t>новлена. Может, не полностью, может, частично, но пр</w:t>
      </w:r>
      <w:r w:rsidRPr="002C44AE">
        <w:rPr>
          <w:szCs w:val="27"/>
        </w:rPr>
        <w:t>о</w:t>
      </w:r>
      <w:r w:rsidRPr="002C44AE">
        <w:rPr>
          <w:szCs w:val="27"/>
        </w:rPr>
        <w:t>изойдет это обязательно.</w:t>
      </w:r>
      <w:r w:rsidR="007C60C1">
        <w:rPr>
          <w:szCs w:val="27"/>
        </w:rPr>
        <w:t xml:space="preserve"> </w:t>
      </w:r>
      <w:r w:rsidRPr="002C44AE">
        <w:t>Этот путь прошли многие гор</w:t>
      </w:r>
      <w:r w:rsidRPr="002C44AE">
        <w:t>о</w:t>
      </w:r>
      <w:r w:rsidRPr="002C44AE">
        <w:t xml:space="preserve">да Европы. Вот, например, в соседнем Киле еще в 70-х годах трамвай был ликвидирован как убыточный вид </w:t>
      </w:r>
      <w:r w:rsidRPr="002C44AE">
        <w:lastRenderedPageBreak/>
        <w:t>транспорта. Однако в последние годы городские власти пришли к выводу, что без него не обойтись и стали вык</w:t>
      </w:r>
      <w:r w:rsidRPr="002C44AE">
        <w:t>у</w:t>
      </w:r>
      <w:r w:rsidRPr="002C44AE">
        <w:t>пать у частников участки земли, по которым раньше пр</w:t>
      </w:r>
      <w:r w:rsidRPr="002C44AE">
        <w:t>о</w:t>
      </w:r>
      <w:r w:rsidRPr="002C44AE">
        <w:t>легали рельсы.</w:t>
      </w:r>
      <w:r w:rsidR="007C60C1">
        <w:t xml:space="preserve"> </w:t>
      </w:r>
      <w:r w:rsidRPr="002C44AE">
        <w:t xml:space="preserve">Так </w:t>
      </w:r>
      <w:proofErr w:type="gramStart"/>
      <w:r w:rsidRPr="002C44AE">
        <w:t>что</w:t>
      </w:r>
      <w:proofErr w:type="gramEnd"/>
      <w:r w:rsidRPr="002C44AE">
        <w:t xml:space="preserve"> ликвидируя сейчас трамвайные пути, мы, скажем так, добавляем головной боли гряд</w:t>
      </w:r>
      <w:r w:rsidRPr="002C44AE">
        <w:t>у</w:t>
      </w:r>
      <w:r w:rsidRPr="002C44AE">
        <w:t>щим поколениям. Хочется надеяться, что те, кто будет жить в Калининграде через 20-30 лет, нас поймут и пр</w:t>
      </w:r>
      <w:r w:rsidRPr="002C44AE">
        <w:t>о</w:t>
      </w:r>
      <w:r w:rsidR="007C60C1">
        <w:t>стят.</w:t>
      </w:r>
    </w:p>
    <w:p w:rsidR="005479DA" w:rsidRDefault="005479DA">
      <w:pPr>
        <w:pStyle w:val="ae"/>
        <w:rPr>
          <w:rStyle w:val="paragraph"/>
        </w:rPr>
      </w:pPr>
      <w:bookmarkStart w:id="109" w:name="_Toc403983697"/>
      <w:bookmarkStart w:id="110" w:name="_Toc190000230"/>
      <w:bookmarkEnd w:id="105"/>
      <w:r>
        <w:rPr>
          <w:rStyle w:val="paragraph"/>
        </w:rPr>
        <w:t>Курганская область</w:t>
      </w:r>
      <w:bookmarkEnd w:id="109"/>
    </w:p>
    <w:p w:rsidR="005479DA" w:rsidRDefault="00C25958" w:rsidP="00C25958">
      <w:pPr>
        <w:pStyle w:val="af0"/>
        <w:rPr>
          <w:rStyle w:val="paragraph"/>
        </w:rPr>
      </w:pPr>
      <w:bookmarkStart w:id="111" w:name="_Toc403983698"/>
      <w:r>
        <w:rPr>
          <w:rStyle w:val="paragraph"/>
        </w:rPr>
        <w:t>Совет муниципальных образований</w:t>
      </w:r>
      <w:bookmarkEnd w:id="111"/>
    </w:p>
    <w:p w:rsidR="00C25958" w:rsidRPr="0000474C" w:rsidRDefault="00C25958" w:rsidP="00C25958">
      <w:pPr>
        <w:pStyle w:val="aa"/>
      </w:pPr>
      <w:bookmarkStart w:id="112" w:name="_Toc403983699"/>
      <w:r>
        <w:t xml:space="preserve">— </w:t>
      </w:r>
      <w:proofErr w:type="spellStart"/>
      <w:r>
        <w:t>Десятипроцентное</w:t>
      </w:r>
      <w:proofErr w:type="spellEnd"/>
      <w:r>
        <w:t xml:space="preserve"> повышение зарплаты сельских глав</w:t>
      </w:r>
      <w:bookmarkEnd w:id="112"/>
      <w:r>
        <w:t xml:space="preserve"> </w:t>
      </w:r>
    </w:p>
    <w:p w:rsidR="00C25958" w:rsidRPr="00C25958" w:rsidRDefault="00C25958" w:rsidP="00C25958">
      <w:pPr>
        <w:pStyle w:val="ab"/>
      </w:pPr>
      <w:r w:rsidRPr="00C25958">
        <w:t xml:space="preserve">В Курганской государственной </w:t>
      </w:r>
      <w:proofErr w:type="spellStart"/>
      <w:r w:rsidRPr="00C25958">
        <w:t>сельхозакадемии</w:t>
      </w:r>
      <w:proofErr w:type="spellEnd"/>
      <w:r w:rsidRPr="00C25958">
        <w:t xml:space="preserve"> при уч</w:t>
      </w:r>
      <w:r w:rsidRPr="00C25958">
        <w:t>а</w:t>
      </w:r>
      <w:r w:rsidRPr="00C25958">
        <w:t xml:space="preserve">стии губернатора Алексея </w:t>
      </w:r>
      <w:proofErr w:type="spellStart"/>
      <w:r w:rsidRPr="00C25958">
        <w:t>Кокорина</w:t>
      </w:r>
      <w:proofErr w:type="spellEnd"/>
      <w:r w:rsidRPr="00C25958">
        <w:t>, председателя Ку</w:t>
      </w:r>
      <w:r w:rsidRPr="00C25958">
        <w:t>р</w:t>
      </w:r>
      <w:r w:rsidRPr="00C25958">
        <w:t xml:space="preserve">ганской </w:t>
      </w:r>
      <w:proofErr w:type="spellStart"/>
      <w:r w:rsidRPr="00C25958">
        <w:t>облдумы</w:t>
      </w:r>
      <w:proofErr w:type="spellEnd"/>
      <w:r w:rsidRPr="00C25958">
        <w:t xml:space="preserve"> Владимира Хабарова, федеральных и региональных чиновников, представителей общественн</w:t>
      </w:r>
      <w:r w:rsidRPr="00C25958">
        <w:t>о</w:t>
      </w:r>
      <w:r w:rsidRPr="00C25958">
        <w:t>сти и СМИ прошло VIII собрание членов СМО. Губерн</w:t>
      </w:r>
      <w:r w:rsidRPr="00C25958">
        <w:t>а</w:t>
      </w:r>
      <w:r w:rsidRPr="00C25958">
        <w:t>тор сообщил о передаче дополнительно 5% НДФЛ в бюджеты поселений за счет дотаций, о том, что средства, изъятые отрицательными трансфертами, будут возвращ</w:t>
      </w:r>
      <w:r w:rsidRPr="00C25958">
        <w:t>е</w:t>
      </w:r>
      <w:r w:rsidRPr="00C25958">
        <w:t>ны через дорожный фонд, что в 2015 году будет на 10% повышена зарплата главам и служащим сельских мун</w:t>
      </w:r>
      <w:r w:rsidRPr="00C25958">
        <w:t>и</w:t>
      </w:r>
      <w:r w:rsidRPr="00C25958">
        <w:t>ципалитетов. Собрание одобрило отчетный доклад пре</w:t>
      </w:r>
      <w:r w:rsidRPr="00C25958">
        <w:t>д</w:t>
      </w:r>
      <w:r w:rsidRPr="00C25958">
        <w:t>седателя СМО и отчет рев</w:t>
      </w:r>
      <w:r w:rsidR="002F7873">
        <w:t xml:space="preserve">изионной </w:t>
      </w:r>
      <w:r w:rsidRPr="00C25958">
        <w:t xml:space="preserve">комиссии, приняло в состав СМО Башкирский сельсовет </w:t>
      </w:r>
      <w:proofErr w:type="spellStart"/>
      <w:r w:rsidRPr="00C25958">
        <w:t>Половинского</w:t>
      </w:r>
      <w:proofErr w:type="spellEnd"/>
      <w:r w:rsidRPr="00C25958">
        <w:t xml:space="preserve"> района. После официальной части состоялось вручение сертиф</w:t>
      </w:r>
      <w:r w:rsidRPr="00C25958">
        <w:t>и</w:t>
      </w:r>
      <w:r w:rsidRPr="00C25958">
        <w:t>катов на получение грантов по результатам оценки э</w:t>
      </w:r>
      <w:r w:rsidRPr="00C25958">
        <w:t>ф</w:t>
      </w:r>
      <w:r w:rsidRPr="00C25958">
        <w:t>фективности деятельности органов МСУ за 2013 год, п</w:t>
      </w:r>
      <w:r w:rsidRPr="00C25958">
        <w:t>о</w:t>
      </w:r>
      <w:r w:rsidRPr="00C25958">
        <w:t xml:space="preserve">четных грамот правительства и благодарственных писем губернатора, наград Курганской </w:t>
      </w:r>
      <w:proofErr w:type="spellStart"/>
      <w:r w:rsidRPr="00C25958">
        <w:t>облдумы</w:t>
      </w:r>
      <w:proofErr w:type="spellEnd"/>
      <w:r w:rsidRPr="00C25958">
        <w:t>, благодарс</w:t>
      </w:r>
      <w:r w:rsidRPr="00C25958">
        <w:t>т</w:t>
      </w:r>
      <w:r w:rsidRPr="00C25958">
        <w:t>венных писем председателя правления СМО лучшим представителям органов местного самоуправления.</w:t>
      </w:r>
    </w:p>
    <w:p w:rsidR="005479DA" w:rsidRDefault="005479DA">
      <w:pPr>
        <w:pStyle w:val="ae"/>
        <w:rPr>
          <w:rStyle w:val="paragraph"/>
        </w:rPr>
      </w:pPr>
      <w:bookmarkStart w:id="113" w:name="_Toc403983700"/>
      <w:r>
        <w:rPr>
          <w:rStyle w:val="paragraph"/>
        </w:rPr>
        <w:t>Магаданская область</w:t>
      </w:r>
      <w:bookmarkEnd w:id="110"/>
      <w:bookmarkEnd w:id="113"/>
    </w:p>
    <w:p w:rsidR="005479DA" w:rsidRDefault="005479DA">
      <w:pPr>
        <w:pStyle w:val="af1"/>
      </w:pPr>
      <w:bookmarkStart w:id="114" w:name="_Toc403983701"/>
      <w:r>
        <w:t>Магадан</w:t>
      </w:r>
      <w:bookmarkEnd w:id="114"/>
    </w:p>
    <w:p w:rsidR="00F44351" w:rsidRDefault="00F44351" w:rsidP="00F44351">
      <w:pPr>
        <w:pStyle w:val="aa"/>
      </w:pPr>
      <w:bookmarkStart w:id="115" w:name="_Toc403983702"/>
      <w:bookmarkStart w:id="116" w:name="magadan"/>
      <w:r>
        <w:t>— Ежегодно магаданские автобусы и маршрутки пер</w:t>
      </w:r>
      <w:r>
        <w:t>е</w:t>
      </w:r>
      <w:r>
        <w:t>возят более 7 миллионов пассажиров</w:t>
      </w:r>
      <w:bookmarkEnd w:id="115"/>
    </w:p>
    <w:bookmarkEnd w:id="116"/>
    <w:p w:rsidR="00F44351" w:rsidRDefault="00F44351" w:rsidP="00F44351">
      <w:pPr>
        <w:pStyle w:val="ab"/>
      </w:pPr>
      <w:r>
        <w:t xml:space="preserve">Экспертный Совет мэрии города Магадана рассмотрел проект муниципальной программы </w:t>
      </w:r>
      <w:r w:rsidR="00721648">
        <w:t>«</w:t>
      </w:r>
      <w:r>
        <w:t>Совершенствование транспортного обслуживания населения Магадана</w:t>
      </w:r>
      <w:r w:rsidR="00721648">
        <w:t>»</w:t>
      </w:r>
      <w:r>
        <w:t xml:space="preserve"> на 2015-2016 годы. Основная цель разработки программы </w:t>
      </w:r>
      <w:r w:rsidR="00F050ED">
        <w:t>—</w:t>
      </w:r>
      <w:r>
        <w:t xml:space="preserve"> доступность, безопасность и качество обслуживания па</w:t>
      </w:r>
      <w:r>
        <w:t>с</w:t>
      </w:r>
      <w:r>
        <w:t>сажиров. На два года в программные мероприятия зал</w:t>
      </w:r>
      <w:r>
        <w:t>о</w:t>
      </w:r>
      <w:r>
        <w:t xml:space="preserve">жили сумму 59 </w:t>
      </w:r>
      <w:proofErr w:type="spellStart"/>
      <w:proofErr w:type="gramStart"/>
      <w:r>
        <w:t>млн</w:t>
      </w:r>
      <w:proofErr w:type="spellEnd"/>
      <w:proofErr w:type="gramEnd"/>
      <w:r>
        <w:t xml:space="preserve"> 222 тыс. руб., в том числе за счет средств городского бюджета </w:t>
      </w:r>
      <w:r w:rsidR="00F050ED">
        <w:t>—</w:t>
      </w:r>
      <w:r>
        <w:t xml:space="preserve"> 21 </w:t>
      </w:r>
      <w:proofErr w:type="spellStart"/>
      <w:r>
        <w:t>млн</w:t>
      </w:r>
      <w:proofErr w:type="spellEnd"/>
      <w:r>
        <w:t xml:space="preserve"> 222 тыс. руб., вн</w:t>
      </w:r>
      <w:r>
        <w:t>е</w:t>
      </w:r>
      <w:r>
        <w:t xml:space="preserve">бюджетных источников </w:t>
      </w:r>
      <w:r w:rsidR="00F050ED">
        <w:t>—</w:t>
      </w:r>
      <w:r>
        <w:t xml:space="preserve"> 38 млн. До конца 2016 года планируется заменить все автобусы старше 10 лет и вм</w:t>
      </w:r>
      <w:r>
        <w:t>е</w:t>
      </w:r>
      <w:r>
        <w:t xml:space="preserve">стимости 13 посадочных мест на новые </w:t>
      </w:r>
      <w:r w:rsidR="00F050ED">
        <w:t>—</w:t>
      </w:r>
      <w:r>
        <w:t xml:space="preserve"> большей вм</w:t>
      </w:r>
      <w:r>
        <w:t>е</w:t>
      </w:r>
      <w:r>
        <w:t>стимостью. Также необходимо обустройство автобусных остановок, заездных карманов. Сегодня из 234 останово</w:t>
      </w:r>
      <w:r>
        <w:t>ч</w:t>
      </w:r>
      <w:r>
        <w:t xml:space="preserve">ных пунктов 119 оборудованы павильонами, из них 27 </w:t>
      </w:r>
      <w:r w:rsidR="00F050ED">
        <w:t>—</w:t>
      </w:r>
      <w:r>
        <w:t xml:space="preserve"> с торговыми объектами; 135 имеют парковочные карм</w:t>
      </w:r>
      <w:r>
        <w:t>а</w:t>
      </w:r>
      <w:r>
        <w:t xml:space="preserve">ны, 22 </w:t>
      </w:r>
      <w:r w:rsidR="00F050ED">
        <w:t>—</w:t>
      </w:r>
      <w:r>
        <w:t xml:space="preserve"> разворотные площадки (парковочные карманы не требуются), на 29 имеется уширение проезжей части (вместо карманов), на 48 </w:t>
      </w:r>
      <w:r w:rsidR="00F050ED">
        <w:t>—</w:t>
      </w:r>
      <w:r>
        <w:t xml:space="preserve"> парковочные карманы отсу</w:t>
      </w:r>
      <w:r>
        <w:t>т</w:t>
      </w:r>
      <w:r>
        <w:t>ствуют. С течением времени и в результате вандализма требуется ежегодное проведение ремонта автобусных павильонов, обновлению скамеек, урн. В рамках пр</w:t>
      </w:r>
      <w:r>
        <w:t>о</w:t>
      </w:r>
      <w:r>
        <w:t>граммы планируется дополнительно установить 6 новых павильонов и оборудовать 8 заездных парковочных ка</w:t>
      </w:r>
      <w:r>
        <w:t>р</w:t>
      </w:r>
      <w:r>
        <w:t xml:space="preserve">манов. </w:t>
      </w:r>
      <w:r w:rsidR="00F050ED">
        <w:t>—</w:t>
      </w:r>
      <w:r>
        <w:t xml:space="preserve"> Принятие этой программы очень важно для М</w:t>
      </w:r>
      <w:r>
        <w:t>а</w:t>
      </w:r>
      <w:r>
        <w:t>гадана, 7 миллионов поездок на городском транспорте считается большим пассажиропотоком для нашего гор</w:t>
      </w:r>
      <w:r>
        <w:t>о</w:t>
      </w:r>
      <w:r>
        <w:t xml:space="preserve">да, </w:t>
      </w:r>
      <w:r w:rsidR="00F050ED">
        <w:t>—</w:t>
      </w:r>
      <w:r>
        <w:t xml:space="preserve"> рассказал после заседания экспертного Совета и. о. мэра Юрий </w:t>
      </w:r>
      <w:proofErr w:type="spellStart"/>
      <w:r>
        <w:t>Гришан</w:t>
      </w:r>
      <w:proofErr w:type="spellEnd"/>
      <w:r>
        <w:t xml:space="preserve">. </w:t>
      </w:r>
      <w:r w:rsidR="00F050ED">
        <w:t>—</w:t>
      </w:r>
      <w:r>
        <w:t xml:space="preserve"> Ежедневно на улицы выходит </w:t>
      </w:r>
      <w:r>
        <w:lastRenderedPageBreak/>
        <w:t xml:space="preserve">более 60 единиц техники, обслуживается более 2 </w:t>
      </w:r>
      <w:proofErr w:type="spellStart"/>
      <w:proofErr w:type="gramStart"/>
      <w:r>
        <w:t>млн</w:t>
      </w:r>
      <w:proofErr w:type="spellEnd"/>
      <w:proofErr w:type="gramEnd"/>
      <w:r>
        <w:t xml:space="preserve"> в год льготных пассажиров. Общественный транспорт </w:t>
      </w:r>
      <w:r w:rsidR="00F050ED">
        <w:t>—</w:t>
      </w:r>
      <w:r>
        <w:t xml:space="preserve"> важная структурная составляющая города, и в последнее время финансирование в городе ведётся в основном пр</w:t>
      </w:r>
      <w:r>
        <w:t>о</w:t>
      </w:r>
      <w:r>
        <w:t>граммно-целевым методом. Поэтому все запланирова</w:t>
      </w:r>
      <w:r>
        <w:t>н</w:t>
      </w:r>
      <w:r>
        <w:t>ные программные мероприятия хотелось бы выполнить в срок. Важно включить в программу и обустройство г</w:t>
      </w:r>
      <w:r>
        <w:t>о</w:t>
      </w:r>
      <w:r>
        <w:t>родского автовокзала, чтобы он был уютным и безопа</w:t>
      </w:r>
      <w:r>
        <w:t>с</w:t>
      </w:r>
      <w:r>
        <w:t>ным. На заседании Экспертного совета коснулись и темы пользов</w:t>
      </w:r>
      <w:r w:rsidR="002F7873">
        <w:t xml:space="preserve">ания городским транспортом </w:t>
      </w:r>
      <w:proofErr w:type="spellStart"/>
      <w:r w:rsidR="002F7873">
        <w:t>мало</w:t>
      </w:r>
      <w:r>
        <w:t>мобильных</w:t>
      </w:r>
      <w:proofErr w:type="spellEnd"/>
      <w:r>
        <w:t xml:space="preserve"> граждан. Автобусы должны быть низкими, чтобы человек на инвалидной коляске или просто пожилой мог бы легко войти на подножку автобуса. К сожалению, сегодня таких удобств у нас пока нет. С учётом этих и других тран</w:t>
      </w:r>
      <w:r>
        <w:t>с</w:t>
      </w:r>
      <w:r>
        <w:t>портных проблем программа будет доработана. Все в</w:t>
      </w:r>
      <w:r>
        <w:t>о</w:t>
      </w:r>
      <w:r>
        <w:t>просы ещё раз внимательно пересмотрят, и через две н</w:t>
      </w:r>
      <w:r>
        <w:t>е</w:t>
      </w:r>
      <w:r>
        <w:t>дели представят новый проект.</w:t>
      </w:r>
    </w:p>
    <w:p w:rsidR="005479DA" w:rsidRDefault="005479DA">
      <w:pPr>
        <w:pStyle w:val="ae"/>
      </w:pPr>
      <w:bookmarkStart w:id="117" w:name="_Toc190000239"/>
      <w:bookmarkStart w:id="118" w:name="_Toc403983703"/>
      <w:r>
        <w:t>Новосибирская область</w:t>
      </w:r>
      <w:bookmarkEnd w:id="117"/>
      <w:bookmarkEnd w:id="118"/>
    </w:p>
    <w:p w:rsidR="005479DA" w:rsidRDefault="005479DA">
      <w:pPr>
        <w:pStyle w:val="af1"/>
      </w:pPr>
      <w:bookmarkStart w:id="119" w:name="_Toc190000240"/>
      <w:bookmarkStart w:id="120" w:name="_Toc403983704"/>
      <w:r>
        <w:t>Новосибирск</w:t>
      </w:r>
      <w:bookmarkEnd w:id="119"/>
      <w:bookmarkEnd w:id="120"/>
    </w:p>
    <w:p w:rsidR="00456DA5" w:rsidRDefault="00456DA5" w:rsidP="00456DA5">
      <w:pPr>
        <w:pStyle w:val="aa"/>
      </w:pPr>
      <w:bookmarkStart w:id="121" w:name="_Toc403983705"/>
      <w:r>
        <w:t>— Дмитрий Рогозин пообещал Анатолию Локтю по</w:t>
      </w:r>
      <w:r>
        <w:t>д</w:t>
      </w:r>
      <w:r>
        <w:t>держать новосибирскую оборонку</w:t>
      </w:r>
      <w:bookmarkEnd w:id="121"/>
    </w:p>
    <w:p w:rsidR="00456DA5" w:rsidRDefault="00456DA5" w:rsidP="00456DA5">
      <w:pPr>
        <w:pStyle w:val="ab"/>
      </w:pPr>
      <w:r>
        <w:t>Мэр Новосибирска Анатолий Локоть встретился с Дми</w:t>
      </w:r>
      <w:r>
        <w:t>т</w:t>
      </w:r>
      <w:r>
        <w:t>рием Рогозиным в рамках рабочей поездки в Москву, на которой заручился поддержкой заместителя председателя Правительства в федеральном финансировании новос</w:t>
      </w:r>
      <w:r>
        <w:t>и</w:t>
      </w:r>
      <w:r>
        <w:t>бирских оборонных предприятий. Вице-премьер, кур</w:t>
      </w:r>
      <w:r>
        <w:t>и</w:t>
      </w:r>
      <w:r>
        <w:t>рующий в стране военно-промышленный комплекс и об</w:t>
      </w:r>
      <w:r>
        <w:t>о</w:t>
      </w:r>
      <w:r>
        <w:t>ронный заказ, заявил мэру, что будет лично контролир</w:t>
      </w:r>
      <w:r>
        <w:t>о</w:t>
      </w:r>
      <w:r>
        <w:t>вать ряд программ на оборонных предприятиях Новос</w:t>
      </w:r>
      <w:r>
        <w:t>и</w:t>
      </w:r>
      <w:r>
        <w:t>бирска и обратит внимание на возможность размещения перспективных производств на промышленных площа</w:t>
      </w:r>
      <w:r>
        <w:t>д</w:t>
      </w:r>
      <w:r>
        <w:t>ках города. Встреча с вице-премьером состоялась в раб</w:t>
      </w:r>
      <w:r>
        <w:t>о</w:t>
      </w:r>
      <w:r>
        <w:t xml:space="preserve">чем кабинете Д.Рогозина. Для этого мэр Новосибирска А.Локоть и начальник департамента промышленности, инноваций и предпринимательства мэрии </w:t>
      </w:r>
      <w:proofErr w:type="spellStart"/>
      <w:r>
        <w:t>А.Люлько</w:t>
      </w:r>
      <w:proofErr w:type="spellEnd"/>
      <w:r>
        <w:t xml:space="preserve"> пос</w:t>
      </w:r>
      <w:r>
        <w:t>е</w:t>
      </w:r>
      <w:r>
        <w:t xml:space="preserve">тили Москву с рабочим визитом. </w:t>
      </w:r>
      <w:r w:rsidR="00721648">
        <w:t>«</w:t>
      </w:r>
      <w:r>
        <w:t>Разговор шел о работе новосибирских предприятий, о выполнении ими оборо</w:t>
      </w:r>
      <w:r>
        <w:t>н</w:t>
      </w:r>
      <w:r>
        <w:t>ного заказа и перспективах размещения перспективных производств на промышленных площадках города Нов</w:t>
      </w:r>
      <w:r>
        <w:t>о</w:t>
      </w:r>
      <w:r>
        <w:t xml:space="preserve">сибирска, </w:t>
      </w:r>
      <w:r w:rsidR="00F050ED">
        <w:t>—</w:t>
      </w:r>
      <w:r>
        <w:t xml:space="preserve"> комментирует А.Локоть итоги встречи. </w:t>
      </w:r>
      <w:r w:rsidR="00F050ED">
        <w:t>—</w:t>
      </w:r>
      <w:r>
        <w:t xml:space="preserve"> Также речь шла о наиболее эффективном выполнении оборонного заказа нашими заводами</w:t>
      </w:r>
      <w:r w:rsidR="00721648">
        <w:t>»</w:t>
      </w:r>
      <w:r>
        <w:t>. По словам мэра Новосибирска, Д.Рогозин сказал, что знаком с работой новосибирских предприятий и будет лично контролир</w:t>
      </w:r>
      <w:r>
        <w:t>о</w:t>
      </w:r>
      <w:r>
        <w:t xml:space="preserve">вать программы, которые выполняются на чкаловском заводе (Филиала ОАО </w:t>
      </w:r>
      <w:r w:rsidR="00721648">
        <w:t>«</w:t>
      </w:r>
      <w:r>
        <w:t>Авиационная холдинговая комп</w:t>
      </w:r>
      <w:r>
        <w:t>а</w:t>
      </w:r>
      <w:r>
        <w:t xml:space="preserve">ния </w:t>
      </w:r>
      <w:r w:rsidR="00721648">
        <w:t>«</w:t>
      </w:r>
      <w:r>
        <w:t>Сухой</w:t>
      </w:r>
      <w:r w:rsidR="00721648">
        <w:t>»</w:t>
      </w:r>
      <w:r>
        <w:t xml:space="preserve"> </w:t>
      </w:r>
      <w:r w:rsidR="00721648">
        <w:t>«</w:t>
      </w:r>
      <w:proofErr w:type="gramStart"/>
      <w:r>
        <w:t>НАЗ</w:t>
      </w:r>
      <w:proofErr w:type="gramEnd"/>
      <w:r>
        <w:t xml:space="preserve"> им. В.П.Чкалова</w:t>
      </w:r>
      <w:r w:rsidR="00721648">
        <w:t>»</w:t>
      </w:r>
      <w:r>
        <w:t>) и ряд программ по радиоэлектронному кластеру. А.Локоть заявил, что реа</w:t>
      </w:r>
      <w:r>
        <w:t>к</w:t>
      </w:r>
      <w:r>
        <w:t xml:space="preserve">ция вице-премьера на приезд новосибирских чиновников была положительная, и он пообещал новосибирским предприятиям </w:t>
      </w:r>
      <w:r w:rsidR="00721648">
        <w:t>«</w:t>
      </w:r>
      <w:r>
        <w:t>поддержку и перспективу</w:t>
      </w:r>
      <w:r w:rsidR="00721648">
        <w:t>»</w:t>
      </w:r>
      <w:r>
        <w:t>. Также мэр отметил, что они уже давно лично знакомы с Д</w:t>
      </w:r>
      <w:r w:rsidR="002F7873">
        <w:t>.Рогозиным</w:t>
      </w:r>
      <w:r>
        <w:t xml:space="preserve"> и на встрече, которая длилась больше часа, хватило времени не только детально обсудить проекты, но и поговорить на отвлеченные темы. </w:t>
      </w:r>
      <w:r w:rsidR="00721648">
        <w:t>«</w:t>
      </w:r>
      <w:r>
        <w:t>Учитывая, что мы друг друга давно знаем, беседа получилась товарищ</w:t>
      </w:r>
      <w:r>
        <w:t>е</w:t>
      </w:r>
      <w:r>
        <w:t>ская</w:t>
      </w:r>
      <w:r w:rsidR="00721648">
        <w:t>»</w:t>
      </w:r>
      <w:r>
        <w:t xml:space="preserve">, </w:t>
      </w:r>
      <w:r w:rsidR="00F050ED">
        <w:t>—</w:t>
      </w:r>
      <w:r>
        <w:t xml:space="preserve"> отметил А.Локоть.</w:t>
      </w:r>
    </w:p>
    <w:p w:rsidR="00C04BF7" w:rsidRDefault="00C04BF7" w:rsidP="00C04BF7">
      <w:pPr>
        <w:pStyle w:val="aa"/>
      </w:pPr>
      <w:bookmarkStart w:id="122" w:name="_Toc403983706"/>
      <w:bookmarkStart w:id="123" w:name="nsk"/>
      <w:r>
        <w:t>— В городе появилась первая остановка с подогревом скамейки</w:t>
      </w:r>
      <w:bookmarkEnd w:id="122"/>
    </w:p>
    <w:bookmarkEnd w:id="123"/>
    <w:p w:rsidR="00C04BF7" w:rsidRPr="00C04BF7" w:rsidRDefault="00C04BF7" w:rsidP="00C04BF7">
      <w:pPr>
        <w:pStyle w:val="ab"/>
      </w:pPr>
      <w:r w:rsidRPr="00C04BF7">
        <w:rPr>
          <w:szCs w:val="12"/>
        </w:rPr>
        <w:t>Остановка с подогревающимися сиденьями появилась в новосибирском Академгородке.</w:t>
      </w:r>
      <w:r>
        <w:rPr>
          <w:szCs w:val="12"/>
        </w:rPr>
        <w:t xml:space="preserve"> </w:t>
      </w:r>
      <w:r w:rsidRPr="00C04BF7">
        <w:rPr>
          <w:szCs w:val="12"/>
        </w:rPr>
        <w:t xml:space="preserve">Ее сконструировали двое местных жителей </w:t>
      </w:r>
      <w:r w:rsidR="00F050ED">
        <w:rPr>
          <w:szCs w:val="12"/>
        </w:rPr>
        <w:t>—</w:t>
      </w:r>
      <w:r w:rsidRPr="00C04BF7">
        <w:rPr>
          <w:szCs w:val="12"/>
        </w:rPr>
        <w:t xml:space="preserve"> Дмитрий и Михаил Елисеевы, отец и сын. По словам одного из разработчиков, ее прототип был создан еще в апреле, его протестировали и взялись за б</w:t>
      </w:r>
      <w:r w:rsidRPr="00C04BF7">
        <w:rPr>
          <w:szCs w:val="12"/>
        </w:rPr>
        <w:t>о</w:t>
      </w:r>
      <w:r w:rsidRPr="00C04BF7">
        <w:rPr>
          <w:szCs w:val="12"/>
        </w:rPr>
        <w:lastRenderedPageBreak/>
        <w:t>лее совершенную версию.</w:t>
      </w:r>
      <w:r>
        <w:rPr>
          <w:szCs w:val="12"/>
        </w:rPr>
        <w:t xml:space="preserve"> </w:t>
      </w:r>
      <w:r w:rsidRPr="00C04BF7">
        <w:rPr>
          <w:szCs w:val="12"/>
        </w:rPr>
        <w:t>Авторы усовершенствованного остановочного комплекса предполагают, что система п</w:t>
      </w:r>
      <w:r w:rsidRPr="00C04BF7">
        <w:rPr>
          <w:szCs w:val="12"/>
        </w:rPr>
        <w:t>о</w:t>
      </w:r>
      <w:r w:rsidRPr="00C04BF7">
        <w:rPr>
          <w:szCs w:val="12"/>
        </w:rPr>
        <w:t xml:space="preserve">догрева сможет работать при температуре </w:t>
      </w:r>
      <w:proofErr w:type="gramStart"/>
      <w:r w:rsidRPr="00C04BF7">
        <w:rPr>
          <w:szCs w:val="12"/>
        </w:rPr>
        <w:t>до</w:t>
      </w:r>
      <w:proofErr w:type="gramEnd"/>
      <w:r w:rsidRPr="00C04BF7">
        <w:rPr>
          <w:szCs w:val="12"/>
        </w:rPr>
        <w:t xml:space="preserve"> </w:t>
      </w:r>
      <w:proofErr w:type="gramStart"/>
      <w:r w:rsidRPr="00C04BF7">
        <w:rPr>
          <w:szCs w:val="12"/>
        </w:rPr>
        <w:t>минус</w:t>
      </w:r>
      <w:proofErr w:type="gramEnd"/>
      <w:r w:rsidRPr="00C04BF7">
        <w:rPr>
          <w:szCs w:val="12"/>
        </w:rPr>
        <w:t xml:space="preserve"> 20 градусов. Ее хотят внедрить еще в восьми остановочных павильонах.</w:t>
      </w:r>
      <w:r>
        <w:rPr>
          <w:rStyle w:val="apple-converted-space"/>
          <w:szCs w:val="12"/>
        </w:rPr>
        <w:t xml:space="preserve"> </w:t>
      </w:r>
      <w:r w:rsidR="00721648">
        <w:rPr>
          <w:szCs w:val="12"/>
        </w:rPr>
        <w:t>«</w:t>
      </w:r>
      <w:r w:rsidRPr="00C04BF7">
        <w:rPr>
          <w:szCs w:val="12"/>
        </w:rPr>
        <w:t>Мы придумали, как сэкономить электр</w:t>
      </w:r>
      <w:r w:rsidRPr="00C04BF7">
        <w:rPr>
          <w:szCs w:val="12"/>
        </w:rPr>
        <w:t>о</w:t>
      </w:r>
      <w:r w:rsidRPr="00C04BF7">
        <w:rPr>
          <w:szCs w:val="12"/>
        </w:rPr>
        <w:t>энергию почти в три раза, сделать необходимую, дост</w:t>
      </w:r>
      <w:r w:rsidRPr="00C04BF7">
        <w:rPr>
          <w:szCs w:val="12"/>
        </w:rPr>
        <w:t>а</w:t>
      </w:r>
      <w:r w:rsidRPr="00C04BF7">
        <w:rPr>
          <w:szCs w:val="12"/>
        </w:rPr>
        <w:t xml:space="preserve">точную температуру, поставили датчик включения на температуру. То есть, ниже 15 градусов опускается, и она включается, </w:t>
      </w:r>
      <w:r w:rsidR="00F050ED">
        <w:rPr>
          <w:szCs w:val="12"/>
        </w:rPr>
        <w:t>—</w:t>
      </w:r>
      <w:r w:rsidRPr="00C04BF7">
        <w:rPr>
          <w:szCs w:val="12"/>
        </w:rPr>
        <w:t xml:space="preserve"> рассказал Д</w:t>
      </w:r>
      <w:r>
        <w:rPr>
          <w:szCs w:val="12"/>
        </w:rPr>
        <w:t>.</w:t>
      </w:r>
      <w:r w:rsidRPr="00C04BF7">
        <w:rPr>
          <w:szCs w:val="12"/>
        </w:rPr>
        <w:t xml:space="preserve">Елисеев. </w:t>
      </w:r>
      <w:r w:rsidR="00F050ED">
        <w:rPr>
          <w:szCs w:val="12"/>
        </w:rPr>
        <w:t>—</w:t>
      </w:r>
      <w:r w:rsidRPr="00C04BF7">
        <w:rPr>
          <w:szCs w:val="12"/>
        </w:rPr>
        <w:t xml:space="preserve"> Но мы нашли уже новый компактный современный датчик, он к нам придет через две недели. Там в зависимости от температуры можно нижний и верхний пределы ставить и таймер. Я думаю, мы сделаем так, чтобы в диапазоне от 15 </w:t>
      </w:r>
      <w:proofErr w:type="gramStart"/>
      <w:r w:rsidRPr="00C04BF7">
        <w:rPr>
          <w:szCs w:val="12"/>
        </w:rPr>
        <w:t>до</w:t>
      </w:r>
      <w:proofErr w:type="gramEnd"/>
      <w:r w:rsidRPr="00C04BF7">
        <w:rPr>
          <w:szCs w:val="12"/>
        </w:rPr>
        <w:t xml:space="preserve"> минус 20 работать. Но дальше может не хватить мощности, хотя мы проверим. И на ночь скамейка может выключаться </w:t>
      </w:r>
      <w:r w:rsidR="00F050ED">
        <w:rPr>
          <w:szCs w:val="12"/>
        </w:rPr>
        <w:t>—</w:t>
      </w:r>
      <w:r w:rsidRPr="00C04BF7">
        <w:rPr>
          <w:szCs w:val="12"/>
        </w:rPr>
        <w:t xml:space="preserve"> автобусы перестали ходить, она выключилась. А утром она включается и подогревается к моменту, когда народ начнет собираться на остановке</w:t>
      </w:r>
      <w:r w:rsidR="00721648">
        <w:rPr>
          <w:szCs w:val="12"/>
        </w:rPr>
        <w:t>»</w:t>
      </w:r>
      <w:r w:rsidRPr="00C04BF7">
        <w:rPr>
          <w:szCs w:val="12"/>
        </w:rPr>
        <w:t>.</w:t>
      </w:r>
      <w:r>
        <w:rPr>
          <w:rStyle w:val="apple-converted-space"/>
          <w:szCs w:val="12"/>
        </w:rPr>
        <w:t xml:space="preserve"> </w:t>
      </w:r>
      <w:r w:rsidRPr="00C04BF7">
        <w:rPr>
          <w:szCs w:val="12"/>
        </w:rPr>
        <w:t>Прежде чем установить лавочку с подогревом, Елисеевы проконсультировались с разными специалистами, в том числе, с врачами, чтобы быть уверенными в безопасности и надежности своей разработки. Медики, к примеру, заверили, что никаких проблем со здоровьем от сидения на такой скамейке быть не должно.</w:t>
      </w:r>
      <w:r>
        <w:rPr>
          <w:rStyle w:val="apple-converted-space"/>
          <w:szCs w:val="12"/>
        </w:rPr>
        <w:t xml:space="preserve"> </w:t>
      </w:r>
      <w:r w:rsidRPr="00C04BF7">
        <w:rPr>
          <w:szCs w:val="12"/>
        </w:rPr>
        <w:t>Д</w:t>
      </w:r>
      <w:r>
        <w:rPr>
          <w:szCs w:val="12"/>
        </w:rPr>
        <w:t>.</w:t>
      </w:r>
      <w:r w:rsidRPr="00C04BF7">
        <w:rPr>
          <w:szCs w:val="12"/>
        </w:rPr>
        <w:t>Елисеев отметил, что сложно установить такие системы подогрева везде. Он хотел бы, чтобы в дальнейшем такие остановки появились и у школ, детских садов, домов престарелых. Кроме того, скамейки с подо</w:t>
      </w:r>
      <w:r w:rsidRPr="00C04BF7">
        <w:rPr>
          <w:szCs w:val="12"/>
        </w:rPr>
        <w:t>г</w:t>
      </w:r>
      <w:r w:rsidRPr="00C04BF7">
        <w:rPr>
          <w:szCs w:val="12"/>
        </w:rPr>
        <w:t>ревом, по его мнению, можно использовать в парках, скверах, а также на стадионах.</w:t>
      </w:r>
    </w:p>
    <w:p w:rsidR="005479DA" w:rsidRDefault="005479DA">
      <w:pPr>
        <w:pStyle w:val="ae"/>
      </w:pPr>
      <w:bookmarkStart w:id="124" w:name="_Toc190000246"/>
      <w:bookmarkStart w:id="125" w:name="_Toc403983707"/>
      <w:r>
        <w:t>Омская область</w:t>
      </w:r>
      <w:bookmarkEnd w:id="124"/>
      <w:bookmarkEnd w:id="125"/>
    </w:p>
    <w:p w:rsidR="005479DA" w:rsidRDefault="005479DA">
      <w:pPr>
        <w:pStyle w:val="af1"/>
      </w:pPr>
      <w:bookmarkStart w:id="126" w:name="_Toc190000253"/>
      <w:bookmarkStart w:id="127" w:name="_Toc403983708"/>
      <w:r>
        <w:t>Омск</w:t>
      </w:r>
      <w:bookmarkEnd w:id="126"/>
      <w:bookmarkEnd w:id="127"/>
    </w:p>
    <w:p w:rsidR="004C4785" w:rsidRDefault="004C4785" w:rsidP="004C4785">
      <w:pPr>
        <w:pStyle w:val="aa"/>
      </w:pPr>
      <w:bookmarkStart w:id="128" w:name="_Toc403983709"/>
      <w:r>
        <w:t>— Исполнение бюджета за 9 месяцев 2014 года обсудили в администрации города</w:t>
      </w:r>
      <w:bookmarkEnd w:id="128"/>
    </w:p>
    <w:p w:rsidR="004C4785" w:rsidRDefault="004C4785" w:rsidP="004C4785">
      <w:pPr>
        <w:pStyle w:val="ab"/>
      </w:pPr>
      <w:r>
        <w:t xml:space="preserve">Заместитель мэра, директор департамента финансов и контроля Инна </w:t>
      </w:r>
      <w:proofErr w:type="spellStart"/>
      <w:r>
        <w:t>Парыгина</w:t>
      </w:r>
      <w:proofErr w:type="spellEnd"/>
      <w:r>
        <w:t xml:space="preserve"> отчиталась сегодня на аппара</w:t>
      </w:r>
      <w:r>
        <w:t>т</w:t>
      </w:r>
      <w:r>
        <w:t>ном совещании у мэра Омска об исполнении бюджета города за 9 месяцев текущего года. Финансисты отмеч</w:t>
      </w:r>
      <w:r>
        <w:t>а</w:t>
      </w:r>
      <w:r>
        <w:t>ют, что просроченная кредиторская задолженность бю</w:t>
      </w:r>
      <w:r>
        <w:t>д</w:t>
      </w:r>
      <w:r>
        <w:t xml:space="preserve">жета за 9 месяцев уменьшилась по сравнению с началом года на 93% и составила 420 тыс. руб. Также </w:t>
      </w:r>
      <w:proofErr w:type="spellStart"/>
      <w:r>
        <w:t>И.Парыгина</w:t>
      </w:r>
      <w:proofErr w:type="spellEnd"/>
      <w:r>
        <w:t xml:space="preserve"> подчеркнула, что оплата задолженности по исполнител</w:t>
      </w:r>
      <w:r>
        <w:t>ь</w:t>
      </w:r>
      <w:r>
        <w:t xml:space="preserve">ным документам в течение 9 месяцев 2014 года проведена без нарушения сроков оплаты и составила 161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 Всего же, как прозвучало на аппаратном совещании, за 9 месяцев 2014 года поступление по доходам составило 11 </w:t>
      </w:r>
      <w:proofErr w:type="spellStart"/>
      <w:proofErr w:type="gramStart"/>
      <w:r>
        <w:t>млрд</w:t>
      </w:r>
      <w:proofErr w:type="spellEnd"/>
      <w:proofErr w:type="gramEnd"/>
      <w:r>
        <w:t xml:space="preserve"> 14 </w:t>
      </w:r>
      <w:proofErr w:type="spellStart"/>
      <w:r>
        <w:t>млн</w:t>
      </w:r>
      <w:proofErr w:type="spellEnd"/>
      <w:r>
        <w:t xml:space="preserve"> руб., </w:t>
      </w:r>
      <w:r w:rsidR="00F050ED">
        <w:t>—</w:t>
      </w:r>
      <w:r>
        <w:t xml:space="preserve"> или 69% прогноза годовых посту</w:t>
      </w:r>
      <w:r>
        <w:t>п</w:t>
      </w:r>
      <w:r>
        <w:t xml:space="preserve">лений, исполнение по расходам сложилось в сумме 10 </w:t>
      </w:r>
      <w:proofErr w:type="spellStart"/>
      <w:r>
        <w:t>млрд</w:t>
      </w:r>
      <w:proofErr w:type="spellEnd"/>
      <w:r>
        <w:t xml:space="preserve"> 972 </w:t>
      </w:r>
      <w:proofErr w:type="spellStart"/>
      <w:r>
        <w:t>млн</w:t>
      </w:r>
      <w:proofErr w:type="spellEnd"/>
      <w:r>
        <w:t xml:space="preserve"> руб. (64,3% годовых назначений), бюджет исполнен с </w:t>
      </w:r>
      <w:proofErr w:type="spellStart"/>
      <w:r>
        <w:t>профицитом</w:t>
      </w:r>
      <w:proofErr w:type="spellEnd"/>
      <w:r>
        <w:t xml:space="preserve"> в размере 42 </w:t>
      </w:r>
      <w:proofErr w:type="spellStart"/>
      <w:r>
        <w:t>млн</w:t>
      </w:r>
      <w:proofErr w:type="spellEnd"/>
      <w:r>
        <w:t xml:space="preserve"> руб. при утве</w:t>
      </w:r>
      <w:r>
        <w:t>р</w:t>
      </w:r>
      <w:r>
        <w:t xml:space="preserve">жденном дефиците 1 </w:t>
      </w:r>
      <w:proofErr w:type="spellStart"/>
      <w:r>
        <w:t>млрд</w:t>
      </w:r>
      <w:proofErr w:type="spellEnd"/>
      <w:r>
        <w:t xml:space="preserve"> 62 </w:t>
      </w:r>
      <w:proofErr w:type="spellStart"/>
      <w:r>
        <w:t>млн</w:t>
      </w:r>
      <w:proofErr w:type="spellEnd"/>
      <w:r>
        <w:t xml:space="preserve"> руб. </w:t>
      </w:r>
      <w:r w:rsidR="00721648">
        <w:t>«</w:t>
      </w:r>
      <w:r>
        <w:t>По сравнению с 9 месяцами 2013 года налоговые доходы в бюджет сократ</w:t>
      </w:r>
      <w:r>
        <w:t>и</w:t>
      </w:r>
      <w:r>
        <w:t xml:space="preserve">лись на 16% или на 753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руб., — сообщила </w:t>
      </w:r>
      <w:proofErr w:type="spellStart"/>
      <w:r>
        <w:t>И.Парыгина</w:t>
      </w:r>
      <w:proofErr w:type="spellEnd"/>
      <w:r>
        <w:t>. — Так, из-за уменьшения норматива отчи</w:t>
      </w:r>
      <w:r>
        <w:t>с</w:t>
      </w:r>
      <w:r>
        <w:t xml:space="preserve">ления НДФЛ с 28% до 20% поступления в бюджет города составили 2 </w:t>
      </w:r>
      <w:proofErr w:type="spellStart"/>
      <w:proofErr w:type="gramStart"/>
      <w:r>
        <w:t>млрд</w:t>
      </w:r>
      <w:proofErr w:type="spellEnd"/>
      <w:proofErr w:type="gramEnd"/>
      <w:r>
        <w:t xml:space="preserve"> 341 </w:t>
      </w:r>
      <w:proofErr w:type="spellStart"/>
      <w:r>
        <w:t>млн</w:t>
      </w:r>
      <w:proofErr w:type="spellEnd"/>
      <w:r>
        <w:t xml:space="preserve"> руб. и по сравнению с 9 мес</w:t>
      </w:r>
      <w:r>
        <w:t>я</w:t>
      </w:r>
      <w:r>
        <w:t xml:space="preserve">цами 2013 года сократились на 827 </w:t>
      </w:r>
      <w:proofErr w:type="spellStart"/>
      <w:r>
        <w:t>млн</w:t>
      </w:r>
      <w:proofErr w:type="spellEnd"/>
      <w:r>
        <w:t xml:space="preserve"> руб. или на 26%. Также можно отметить увеличение объема имуществе</w:t>
      </w:r>
      <w:r>
        <w:t>н</w:t>
      </w:r>
      <w:r>
        <w:t xml:space="preserve">ных и социальных налоговых вычетов. Фактически за 9 месяцев 2014 года суммы возвратов НДФЛ из бюджета Омска составили 302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руб., что на 22% больше суммы, возмещенной за 9 месяцев прошлого года. Незначительно выросли поступления земельного налога — 720 </w:t>
      </w:r>
      <w:proofErr w:type="spellStart"/>
      <w:proofErr w:type="gramStart"/>
      <w:r>
        <w:t>млн</w:t>
      </w:r>
      <w:proofErr w:type="spellEnd"/>
      <w:proofErr w:type="gramEnd"/>
      <w:r>
        <w:t xml:space="preserve"> руб., что на 2% или 12 </w:t>
      </w:r>
      <w:proofErr w:type="spellStart"/>
      <w:r>
        <w:t>млн</w:t>
      </w:r>
      <w:proofErr w:type="spellEnd"/>
      <w:r>
        <w:t xml:space="preserve"> руб. выше уровня соответствующ</w:t>
      </w:r>
      <w:r>
        <w:t>е</w:t>
      </w:r>
      <w:r>
        <w:t>го периода 2013 года</w:t>
      </w:r>
      <w:r w:rsidR="00721648">
        <w:t>»</w:t>
      </w:r>
      <w:r>
        <w:t xml:space="preserve">. Большая часть расходов, которые </w:t>
      </w:r>
      <w:r>
        <w:lastRenderedPageBreak/>
        <w:t xml:space="preserve">в общей сложности составили 10 </w:t>
      </w:r>
      <w:proofErr w:type="spellStart"/>
      <w:proofErr w:type="gramStart"/>
      <w:r>
        <w:t>млрд</w:t>
      </w:r>
      <w:proofErr w:type="spellEnd"/>
      <w:proofErr w:type="gramEnd"/>
      <w:r>
        <w:t xml:space="preserve"> 972 </w:t>
      </w:r>
      <w:proofErr w:type="spellStart"/>
      <w:r>
        <w:t>млн</w:t>
      </w:r>
      <w:proofErr w:type="spellEnd"/>
      <w:r>
        <w:t xml:space="preserve"> руб., сконцентрирована на отраслях социальной сферы. А именно, на образование направлено </w:t>
      </w:r>
      <w:r w:rsidR="00F050ED">
        <w:t>—</w:t>
      </w:r>
      <w:r>
        <w:t xml:space="preserve"> 5 </w:t>
      </w:r>
      <w:proofErr w:type="spellStart"/>
      <w:proofErr w:type="gramStart"/>
      <w:r>
        <w:t>млрд</w:t>
      </w:r>
      <w:proofErr w:type="spellEnd"/>
      <w:proofErr w:type="gramEnd"/>
      <w:r>
        <w:t xml:space="preserve"> 674 </w:t>
      </w:r>
      <w:proofErr w:type="spellStart"/>
      <w:r>
        <w:t>млн</w:t>
      </w:r>
      <w:proofErr w:type="spellEnd"/>
      <w:r>
        <w:t xml:space="preserve"> руб., на физическую культуру и спорт </w:t>
      </w:r>
      <w:r w:rsidR="00F050ED">
        <w:t>—</w:t>
      </w:r>
      <w:r>
        <w:t xml:space="preserve"> 415 </w:t>
      </w:r>
      <w:proofErr w:type="spellStart"/>
      <w:r>
        <w:t>млн</w:t>
      </w:r>
      <w:proofErr w:type="spellEnd"/>
      <w:r>
        <w:t xml:space="preserve"> руб., на социальную политику </w:t>
      </w:r>
      <w:r w:rsidR="00F050ED">
        <w:t>—</w:t>
      </w:r>
      <w:r>
        <w:t xml:space="preserve"> 431 </w:t>
      </w:r>
      <w:proofErr w:type="spellStart"/>
      <w:r>
        <w:t>млн</w:t>
      </w:r>
      <w:proofErr w:type="spellEnd"/>
      <w:r>
        <w:t xml:space="preserve"> руб., на культуру </w:t>
      </w:r>
      <w:r w:rsidR="00F050ED">
        <w:t>—</w:t>
      </w:r>
      <w:r>
        <w:t xml:space="preserve"> 345 </w:t>
      </w:r>
      <w:proofErr w:type="spellStart"/>
      <w:r>
        <w:t>млн</w:t>
      </w:r>
      <w:proofErr w:type="spellEnd"/>
      <w:r>
        <w:t xml:space="preserve"> руб. Мэр Омска Вячеслав </w:t>
      </w:r>
      <w:proofErr w:type="spellStart"/>
      <w:r>
        <w:t>Двораковский</w:t>
      </w:r>
      <w:proofErr w:type="spellEnd"/>
      <w:r>
        <w:t xml:space="preserve"> отметил: </w:t>
      </w:r>
      <w:r w:rsidR="00721648">
        <w:t>«</w:t>
      </w:r>
      <w:r>
        <w:t>Как мы видим, расходование бюджетных средств идет в строгом соответствии всем программам, решениям О</w:t>
      </w:r>
      <w:r>
        <w:t>м</w:t>
      </w:r>
      <w:r>
        <w:t xml:space="preserve">ского городского Совета, а также согласно </w:t>
      </w:r>
      <w:r w:rsidR="00721648">
        <w:t>«</w:t>
      </w:r>
      <w:r>
        <w:t>майских</w:t>
      </w:r>
      <w:r w:rsidR="00721648">
        <w:t>»</w:t>
      </w:r>
      <w:r>
        <w:t xml:space="preserve"> указов президента России. Так, повышение заработной платы бюджетникам в текущем году, также как и в 2013-м, остается одной из первоочередных задач, стоящих п</w:t>
      </w:r>
      <w:r>
        <w:t>е</w:t>
      </w:r>
      <w:r>
        <w:t>ред муниципалитетом. Средства в бюджете города на ук</w:t>
      </w:r>
      <w:r>
        <w:t>а</w:t>
      </w:r>
      <w:r>
        <w:t>занные цели предусмотрены в полном объеме</w:t>
      </w:r>
      <w:r w:rsidR="00721648">
        <w:t>»</w:t>
      </w:r>
      <w:r>
        <w:t>.</w:t>
      </w:r>
    </w:p>
    <w:p w:rsidR="008C16F2" w:rsidRDefault="008C16F2" w:rsidP="008C16F2">
      <w:pPr>
        <w:pStyle w:val="aa"/>
      </w:pPr>
      <w:bookmarkStart w:id="129" w:name="_Toc403983710"/>
      <w:r>
        <w:t>— Омские маршрутки: 15-летний диалог властей и пер</w:t>
      </w:r>
      <w:r>
        <w:t>е</w:t>
      </w:r>
      <w:r>
        <w:t>возчиков</w:t>
      </w:r>
      <w:bookmarkEnd w:id="129"/>
    </w:p>
    <w:p w:rsidR="008C16F2" w:rsidRPr="008C16F2" w:rsidRDefault="008C16F2" w:rsidP="008C16F2">
      <w:pPr>
        <w:pStyle w:val="ab"/>
      </w:pPr>
      <w:r w:rsidRPr="008C16F2">
        <w:rPr>
          <w:rStyle w:val="af3"/>
          <w:b w:val="0"/>
          <w:bCs w:val="0"/>
          <w:bdr w:val="none" w:sz="0" w:space="0" w:color="auto" w:frame="1"/>
        </w:rPr>
        <w:t>Поворотным моментом в развитии современной тран</w:t>
      </w:r>
      <w:r w:rsidRPr="008C16F2">
        <w:rPr>
          <w:rStyle w:val="af3"/>
          <w:b w:val="0"/>
          <w:bCs w:val="0"/>
          <w:bdr w:val="none" w:sz="0" w:space="0" w:color="auto" w:frame="1"/>
        </w:rPr>
        <w:t>с</w:t>
      </w:r>
      <w:r w:rsidRPr="008C16F2">
        <w:rPr>
          <w:rStyle w:val="af3"/>
          <w:b w:val="0"/>
          <w:bCs w:val="0"/>
          <w:bdr w:val="none" w:sz="0" w:space="0" w:color="auto" w:frame="1"/>
        </w:rPr>
        <w:t>портной системы Омска стало появление в городе ма</w:t>
      </w:r>
      <w:r w:rsidRPr="008C16F2">
        <w:rPr>
          <w:rStyle w:val="af3"/>
          <w:b w:val="0"/>
          <w:bCs w:val="0"/>
          <w:bdr w:val="none" w:sz="0" w:space="0" w:color="auto" w:frame="1"/>
        </w:rPr>
        <w:t>р</w:t>
      </w:r>
      <w:r w:rsidRPr="008C16F2">
        <w:rPr>
          <w:rStyle w:val="af3"/>
          <w:b w:val="0"/>
          <w:bCs w:val="0"/>
          <w:bdr w:val="none" w:sz="0" w:space="0" w:color="auto" w:frame="1"/>
        </w:rPr>
        <w:t>шрутных такси. За 15 лет своего существования этот се</w:t>
      </w:r>
      <w:r w:rsidRPr="008C16F2">
        <w:rPr>
          <w:rStyle w:val="af3"/>
          <w:b w:val="0"/>
          <w:bCs w:val="0"/>
          <w:bdr w:val="none" w:sz="0" w:space="0" w:color="auto" w:frame="1"/>
        </w:rPr>
        <w:t>г</w:t>
      </w:r>
      <w:r w:rsidRPr="008C16F2">
        <w:rPr>
          <w:rStyle w:val="af3"/>
          <w:b w:val="0"/>
          <w:bCs w:val="0"/>
          <w:bdr w:val="none" w:sz="0" w:space="0" w:color="auto" w:frame="1"/>
        </w:rPr>
        <w:t>мент рынка пассажирских перевозок претерпел знач</w:t>
      </w:r>
      <w:r w:rsidRPr="008C16F2">
        <w:rPr>
          <w:rStyle w:val="af3"/>
          <w:b w:val="0"/>
          <w:bCs w:val="0"/>
          <w:bdr w:val="none" w:sz="0" w:space="0" w:color="auto" w:frame="1"/>
        </w:rPr>
        <w:t>и</w:t>
      </w:r>
      <w:r w:rsidRPr="008C16F2">
        <w:rPr>
          <w:rStyle w:val="af3"/>
          <w:b w:val="0"/>
          <w:bCs w:val="0"/>
          <w:bdr w:val="none" w:sz="0" w:space="0" w:color="auto" w:frame="1"/>
        </w:rPr>
        <w:t>тельные изменения, становясь все более цивилизованным благодаря совместным усилиям городских депутатов, д</w:t>
      </w:r>
      <w:r w:rsidRPr="008C16F2">
        <w:rPr>
          <w:rStyle w:val="af3"/>
          <w:b w:val="0"/>
          <w:bCs w:val="0"/>
          <w:bdr w:val="none" w:sz="0" w:space="0" w:color="auto" w:frame="1"/>
        </w:rPr>
        <w:t>е</w:t>
      </w:r>
      <w:r w:rsidRPr="008C16F2">
        <w:rPr>
          <w:rStyle w:val="af3"/>
          <w:b w:val="0"/>
          <w:bCs w:val="0"/>
          <w:bdr w:val="none" w:sz="0" w:space="0" w:color="auto" w:frame="1"/>
        </w:rPr>
        <w:t>партамента транспорта мэрии Омска и самих перевозч</w:t>
      </w:r>
      <w:r w:rsidRPr="008C16F2">
        <w:rPr>
          <w:rStyle w:val="af3"/>
          <w:b w:val="0"/>
          <w:bCs w:val="0"/>
          <w:bdr w:val="none" w:sz="0" w:space="0" w:color="auto" w:frame="1"/>
        </w:rPr>
        <w:t>и</w:t>
      </w:r>
      <w:r w:rsidRPr="008C16F2">
        <w:rPr>
          <w:rStyle w:val="af3"/>
          <w:b w:val="0"/>
          <w:bCs w:val="0"/>
          <w:bdr w:val="none" w:sz="0" w:space="0" w:color="auto" w:frame="1"/>
        </w:rPr>
        <w:t>ков.</w:t>
      </w:r>
      <w:r>
        <w:rPr>
          <w:rStyle w:val="af3"/>
          <w:b w:val="0"/>
          <w:bCs w:val="0"/>
          <w:bdr w:val="none" w:sz="0" w:space="0" w:color="auto" w:frame="1"/>
        </w:rPr>
        <w:t xml:space="preserve"> </w:t>
      </w:r>
      <w:r w:rsidRPr="008C16F2">
        <w:t xml:space="preserve">Общественный транспорт традиционно был одной из главных </w:t>
      </w:r>
      <w:r w:rsidR="00721648">
        <w:t>«</w:t>
      </w:r>
      <w:r w:rsidRPr="008C16F2">
        <w:t>головных болей</w:t>
      </w:r>
      <w:r w:rsidR="00721648">
        <w:t>»</w:t>
      </w:r>
      <w:r w:rsidRPr="008C16F2">
        <w:t xml:space="preserve"> для городских властей в усл</w:t>
      </w:r>
      <w:r w:rsidRPr="008C16F2">
        <w:t>о</w:t>
      </w:r>
      <w:r w:rsidRPr="008C16F2">
        <w:t xml:space="preserve">виях недостатка бюджетных средств. В попытках снизить все возрастающую напряженность в этой сфере и при этом сохранить муниципальные автобусы, троллейбусы и трамваи с приемлемыми тарифами и традиционными преференциями для льготников, в конце 1999 года было решено ввести в транспортную систему новый элемент </w:t>
      </w:r>
      <w:r w:rsidR="00F050ED">
        <w:t>—</w:t>
      </w:r>
      <w:r w:rsidRPr="008C16F2">
        <w:t xml:space="preserve"> маршрутные такси.</w:t>
      </w:r>
      <w:r>
        <w:t xml:space="preserve"> </w:t>
      </w:r>
      <w:r w:rsidRPr="008C16F2">
        <w:t xml:space="preserve">Депутаты Омского городского Совета второго созыва разработали и утвердили </w:t>
      </w:r>
      <w:r w:rsidR="00721648">
        <w:t>«</w:t>
      </w:r>
      <w:r w:rsidRPr="008C16F2">
        <w:t>Правила пер</w:t>
      </w:r>
      <w:r w:rsidRPr="008C16F2">
        <w:t>е</w:t>
      </w:r>
      <w:r w:rsidRPr="008C16F2">
        <w:t>возки пассажиров муниципальным транспортом, раб</w:t>
      </w:r>
      <w:r w:rsidRPr="008C16F2">
        <w:t>о</w:t>
      </w:r>
      <w:r w:rsidRPr="008C16F2">
        <w:t>тающим в режиме маршрутного такси</w:t>
      </w:r>
      <w:r w:rsidR="00721648">
        <w:t>»</w:t>
      </w:r>
      <w:r w:rsidRPr="008C16F2">
        <w:t xml:space="preserve">, и вскоре в Омске появились первые </w:t>
      </w:r>
      <w:r w:rsidR="00721648">
        <w:t>«</w:t>
      </w:r>
      <w:r w:rsidRPr="008C16F2">
        <w:t>Газели</w:t>
      </w:r>
      <w:r w:rsidR="00721648">
        <w:t>»</w:t>
      </w:r>
      <w:r w:rsidRPr="008C16F2">
        <w:t>, быстро полюбившиеся па</w:t>
      </w:r>
      <w:r w:rsidRPr="008C16F2">
        <w:t>с</w:t>
      </w:r>
      <w:r w:rsidRPr="008C16F2">
        <w:t>сажирам, ценящим удобство передвижения и при этом не имеющим льгот.</w:t>
      </w:r>
      <w:r>
        <w:t xml:space="preserve"> </w:t>
      </w:r>
      <w:r w:rsidRPr="008C16F2">
        <w:t>С появлением маршруток властям пр</w:t>
      </w:r>
      <w:r w:rsidRPr="008C16F2">
        <w:t>и</w:t>
      </w:r>
      <w:r w:rsidRPr="008C16F2">
        <w:t xml:space="preserve">шлось продумывать новые правила взаимоотношений на транспортном поле. По словам </w:t>
      </w:r>
      <w:proofErr w:type="gramStart"/>
      <w:r w:rsidRPr="008C16F2">
        <w:t>нынешнего</w:t>
      </w:r>
      <w:proofErr w:type="gramEnd"/>
      <w:r w:rsidRPr="008C16F2">
        <w:t xml:space="preserve"> главы горо</w:t>
      </w:r>
      <w:r w:rsidRPr="008C16F2">
        <w:t>д</w:t>
      </w:r>
      <w:r w:rsidRPr="008C16F2">
        <w:t xml:space="preserve">ского </w:t>
      </w:r>
      <w:proofErr w:type="spellStart"/>
      <w:r w:rsidRPr="008C16F2">
        <w:t>дептранса</w:t>
      </w:r>
      <w:proofErr w:type="spellEnd"/>
      <w:r w:rsidRPr="008C16F2">
        <w:t xml:space="preserve"> Виталия </w:t>
      </w:r>
      <w:proofErr w:type="spellStart"/>
      <w:r w:rsidRPr="008C16F2">
        <w:t>Маслика</w:t>
      </w:r>
      <w:proofErr w:type="spellEnd"/>
      <w:r w:rsidRPr="008C16F2">
        <w:t>, в то время возгла</w:t>
      </w:r>
      <w:r w:rsidRPr="008C16F2">
        <w:t>в</w:t>
      </w:r>
      <w:r w:rsidRPr="008C16F2">
        <w:t>лявшего одно из муниципальных транспортных предпр</w:t>
      </w:r>
      <w:r w:rsidRPr="008C16F2">
        <w:t>и</w:t>
      </w:r>
      <w:r w:rsidRPr="008C16F2">
        <w:t>ятий, пассажирские предприятия крайне негативно во</w:t>
      </w:r>
      <w:r w:rsidRPr="008C16F2">
        <w:t>с</w:t>
      </w:r>
      <w:r w:rsidRPr="008C16F2">
        <w:t xml:space="preserve">принимали маршрутки и </w:t>
      </w:r>
      <w:r w:rsidR="00721648">
        <w:t>«</w:t>
      </w:r>
      <w:r w:rsidRPr="008C16F2">
        <w:t>пытались с ними бороться</w:t>
      </w:r>
      <w:r w:rsidR="00721648">
        <w:t>»</w:t>
      </w:r>
      <w:r w:rsidRPr="008C16F2">
        <w:t xml:space="preserve">, чтобы </w:t>
      </w:r>
      <w:r w:rsidR="00721648">
        <w:t>«</w:t>
      </w:r>
      <w:r w:rsidRPr="008C16F2">
        <w:t>не дать им забрать рынок</w:t>
      </w:r>
      <w:r w:rsidR="00721648">
        <w:t>»</w:t>
      </w:r>
      <w:r w:rsidRPr="008C16F2">
        <w:t>.</w:t>
      </w:r>
      <w:r>
        <w:t xml:space="preserve"> </w:t>
      </w:r>
      <w:r w:rsidRPr="008C16F2">
        <w:t>На введении мер но</w:t>
      </w:r>
      <w:r w:rsidRPr="008C16F2">
        <w:t>р</w:t>
      </w:r>
      <w:r w:rsidRPr="008C16F2">
        <w:t>мативного регулирования настаивал в свое время и Ан</w:t>
      </w:r>
      <w:r w:rsidRPr="008C16F2">
        <w:t>а</w:t>
      </w:r>
      <w:r w:rsidRPr="008C16F2">
        <w:t xml:space="preserve">толий Борисов, возглавлявший департамент транспорта </w:t>
      </w:r>
      <w:proofErr w:type="spellStart"/>
      <w:r w:rsidRPr="008C16F2">
        <w:t>горадминистрации</w:t>
      </w:r>
      <w:proofErr w:type="spellEnd"/>
      <w:r w:rsidRPr="008C16F2">
        <w:t>. Основания для правовой регламент</w:t>
      </w:r>
      <w:r w:rsidRPr="008C16F2">
        <w:t>а</w:t>
      </w:r>
      <w:r w:rsidRPr="008C16F2">
        <w:t xml:space="preserve">ции были достаточные: неконтролируемый рост числа </w:t>
      </w:r>
      <w:r w:rsidR="00721648">
        <w:t>«</w:t>
      </w:r>
      <w:r w:rsidRPr="008C16F2">
        <w:t>Газелей</w:t>
      </w:r>
      <w:r w:rsidR="00721648">
        <w:t>»</w:t>
      </w:r>
      <w:r w:rsidRPr="008C16F2">
        <w:t>, создание заторов на дорогах, частые наруш</w:t>
      </w:r>
      <w:r w:rsidRPr="008C16F2">
        <w:t>е</w:t>
      </w:r>
      <w:r w:rsidRPr="008C16F2">
        <w:t>ния правил движения. Противоположную позицию зан</w:t>
      </w:r>
      <w:r w:rsidRPr="008C16F2">
        <w:t>и</w:t>
      </w:r>
      <w:r w:rsidRPr="008C16F2">
        <w:t xml:space="preserve">мал глава регионального антимонопольного ведомства Сергей </w:t>
      </w:r>
      <w:proofErr w:type="spellStart"/>
      <w:r w:rsidRPr="008C16F2">
        <w:t>Суменков</w:t>
      </w:r>
      <w:proofErr w:type="spellEnd"/>
      <w:r>
        <w:rPr>
          <w:rStyle w:val="apple-converted-space"/>
        </w:rPr>
        <w:t xml:space="preserve"> </w:t>
      </w:r>
      <w:r w:rsidR="00F050ED">
        <w:rPr>
          <w:bdr w:val="none" w:sz="0" w:space="0" w:color="auto" w:frame="1"/>
        </w:rPr>
        <w:t>—</w:t>
      </w:r>
      <w:r>
        <w:rPr>
          <w:rStyle w:val="apple-converted-space"/>
        </w:rPr>
        <w:t xml:space="preserve"> </w:t>
      </w:r>
      <w:r w:rsidRPr="008C16F2">
        <w:t>он активно поддерживал конкуре</w:t>
      </w:r>
      <w:r w:rsidRPr="008C16F2">
        <w:t>н</w:t>
      </w:r>
      <w:r w:rsidRPr="008C16F2">
        <w:t>цию в сфере транспорта.</w:t>
      </w:r>
      <w:r>
        <w:t xml:space="preserve"> </w:t>
      </w:r>
      <w:r w:rsidRPr="008C16F2">
        <w:t xml:space="preserve">Горсовет </w:t>
      </w:r>
      <w:proofErr w:type="gramStart"/>
      <w:r w:rsidRPr="008C16F2">
        <w:t>согласился с позицией</w:t>
      </w:r>
      <w:proofErr w:type="gramEnd"/>
      <w:r w:rsidRPr="008C16F2">
        <w:t xml:space="preserve"> </w:t>
      </w:r>
      <w:proofErr w:type="spellStart"/>
      <w:r w:rsidRPr="008C16F2">
        <w:t>дептранса</w:t>
      </w:r>
      <w:proofErr w:type="spellEnd"/>
      <w:r w:rsidRPr="008C16F2">
        <w:t>, и в 2003-2004 годах городские депутаты третьего созыва приняли целый ряд нормативных актов.</w:t>
      </w:r>
      <w:r>
        <w:t xml:space="preserve"> </w:t>
      </w:r>
      <w:r w:rsidRPr="008C16F2">
        <w:t xml:space="preserve">Так, летом 2003-го горсовет утвердил </w:t>
      </w:r>
      <w:r w:rsidR="00721648">
        <w:t>«</w:t>
      </w:r>
      <w:r w:rsidRPr="008C16F2">
        <w:t>Правила организ</w:t>
      </w:r>
      <w:r w:rsidRPr="008C16F2">
        <w:t>а</w:t>
      </w:r>
      <w:r w:rsidRPr="008C16F2">
        <w:t>ции транспортного обслуживания населения на террит</w:t>
      </w:r>
      <w:r w:rsidRPr="008C16F2">
        <w:t>о</w:t>
      </w:r>
      <w:r w:rsidRPr="008C16F2">
        <w:t>рии города Омска</w:t>
      </w:r>
      <w:r w:rsidR="00721648">
        <w:t>»</w:t>
      </w:r>
      <w:r w:rsidRPr="008C16F2">
        <w:t>, согласно которым мэрия получила полномочия в области регулирования не только муниц</w:t>
      </w:r>
      <w:r w:rsidRPr="008C16F2">
        <w:t>и</w:t>
      </w:r>
      <w:r w:rsidRPr="008C16F2">
        <w:t>пального транспорта, но и частных маршрутных такси, число которых к тому моменту приблизилось к двум т</w:t>
      </w:r>
      <w:r w:rsidRPr="008C16F2">
        <w:t>ы</w:t>
      </w:r>
      <w:r w:rsidRPr="008C16F2">
        <w:t xml:space="preserve">сячам. Согласно этим правилам, маршрутная сеть Омска, разрабатываемая </w:t>
      </w:r>
      <w:proofErr w:type="spellStart"/>
      <w:r w:rsidRPr="008C16F2">
        <w:t>дептрансом</w:t>
      </w:r>
      <w:proofErr w:type="spellEnd"/>
      <w:r w:rsidRPr="008C16F2">
        <w:t xml:space="preserve"> и утверждаемая горсоветом, объявлялась муниципальной собственностью, а мэрия </w:t>
      </w:r>
      <w:r w:rsidRPr="008C16F2">
        <w:lastRenderedPageBreak/>
        <w:t xml:space="preserve">Омска или ее структурное подразделение </w:t>
      </w:r>
      <w:r w:rsidR="00F050ED">
        <w:t>—</w:t>
      </w:r>
      <w:r w:rsidRPr="008C16F2">
        <w:t xml:space="preserve"> единстве</w:t>
      </w:r>
      <w:r w:rsidRPr="008C16F2">
        <w:t>н</w:t>
      </w:r>
      <w:r w:rsidRPr="008C16F2">
        <w:t>ным организатором пассажирских перевозок в городе.</w:t>
      </w:r>
      <w:r>
        <w:t xml:space="preserve"> </w:t>
      </w:r>
      <w:r w:rsidRPr="008C16F2">
        <w:t>Закрепление определенных маршрутов за конкретными перевозчиками отныне должно было происходить только на конкурсной основе через департамент муниципального заказа. А спустя год, в июле 2004-го, депутаты утвердили новую городскую маршрутную сеть и порядок распред</w:t>
      </w:r>
      <w:r w:rsidRPr="008C16F2">
        <w:t>е</w:t>
      </w:r>
      <w:r w:rsidRPr="008C16F2">
        <w:t>ления</w:t>
      </w:r>
      <w:r>
        <w:t xml:space="preserve"> маршрутов между перевозчиками. </w:t>
      </w:r>
      <w:proofErr w:type="gramStart"/>
      <w:r w:rsidRPr="008C16F2">
        <w:t>В дальнейшем работа активно продолжалась, и одно из самых резонан</w:t>
      </w:r>
      <w:r w:rsidRPr="008C16F2">
        <w:t>с</w:t>
      </w:r>
      <w:r w:rsidRPr="008C16F2">
        <w:t xml:space="preserve">ных решений в части регулирования этой сферы приняли народные избранники четвертого созыва </w:t>
      </w:r>
      <w:r w:rsidR="00F050ED">
        <w:t>—</w:t>
      </w:r>
      <w:r w:rsidRPr="008C16F2">
        <w:t xml:space="preserve"> это решение № 369 от 24 ноября 2010 года </w:t>
      </w:r>
      <w:r w:rsidR="00721648">
        <w:t>«</w:t>
      </w:r>
      <w:r w:rsidRPr="008C16F2">
        <w:t>О порядке допуска пер</w:t>
      </w:r>
      <w:r w:rsidRPr="008C16F2">
        <w:t>е</w:t>
      </w:r>
      <w:r w:rsidRPr="008C16F2">
        <w:t>возчиков к осуществлению перевозок пассажиров тран</w:t>
      </w:r>
      <w:r w:rsidRPr="008C16F2">
        <w:t>с</w:t>
      </w:r>
      <w:r w:rsidRPr="008C16F2">
        <w:t>портом общего пользования по маршрутам регулярных перевозок коммерческой маршрутной сети в городском сообщении на территории города Омска</w:t>
      </w:r>
      <w:r w:rsidR="00721648">
        <w:t>»</w:t>
      </w:r>
      <w:r w:rsidRPr="008C16F2">
        <w:t>.</w:t>
      </w:r>
      <w:proofErr w:type="gramEnd"/>
      <w:r>
        <w:t xml:space="preserve"> </w:t>
      </w:r>
      <w:r w:rsidRPr="008C16F2">
        <w:t>К тому моме</w:t>
      </w:r>
      <w:r w:rsidRPr="008C16F2">
        <w:t>н</w:t>
      </w:r>
      <w:r w:rsidRPr="008C16F2">
        <w:t xml:space="preserve">ту </w:t>
      </w:r>
      <w:r w:rsidR="00721648">
        <w:t>«</w:t>
      </w:r>
      <w:r w:rsidRPr="008C16F2">
        <w:t>Газели</w:t>
      </w:r>
      <w:r w:rsidR="00721648">
        <w:t>»</w:t>
      </w:r>
      <w:r w:rsidRPr="008C16F2">
        <w:t xml:space="preserve"> буквально заполонили городские дороги </w:t>
      </w:r>
      <w:r w:rsidR="00F050ED">
        <w:t>—</w:t>
      </w:r>
      <w:r w:rsidRPr="008C16F2">
        <w:t xml:space="preserve"> в Омске работало уже около четырех тысяч маршрутных такси, и этот рынок во многом был подчинен стихийным законам. Тогда горсовет после длительных обсуждений и консультаций с экспертами установил новые, более жес</w:t>
      </w:r>
      <w:r w:rsidRPr="008C16F2">
        <w:t>т</w:t>
      </w:r>
      <w:r w:rsidRPr="008C16F2">
        <w:t xml:space="preserve">кие критерии оценки перевозчиков для допуска к работе на маршрутах, одним из которых стал диспетчерский </w:t>
      </w:r>
      <w:proofErr w:type="gramStart"/>
      <w:r w:rsidRPr="008C16F2">
        <w:t>ко</w:t>
      </w:r>
      <w:r w:rsidRPr="008C16F2">
        <w:t>н</w:t>
      </w:r>
      <w:r w:rsidRPr="008C16F2">
        <w:t>троль за</w:t>
      </w:r>
      <w:proofErr w:type="gramEnd"/>
      <w:r w:rsidRPr="008C16F2">
        <w:t xml:space="preserve"> движением </w:t>
      </w:r>
      <w:r w:rsidR="00721648">
        <w:t>«</w:t>
      </w:r>
      <w:r w:rsidRPr="008C16F2">
        <w:t>Газелей</w:t>
      </w:r>
      <w:r w:rsidR="00721648">
        <w:t>»</w:t>
      </w:r>
      <w:r w:rsidRPr="008C16F2">
        <w:t>. Так, согласно решению депутатов, при проведении конкурса более высокие баллы можно было получить при наличии спутниковой системы контроля.</w:t>
      </w:r>
      <w:r>
        <w:t xml:space="preserve"> </w:t>
      </w:r>
      <w:r w:rsidRPr="008C16F2">
        <w:t xml:space="preserve">Кроме того, новые условия конкурсного отбора предполагали обновление автопарка и поэтапную замену </w:t>
      </w:r>
      <w:r w:rsidR="00721648">
        <w:t>«</w:t>
      </w:r>
      <w:r w:rsidRPr="008C16F2">
        <w:t>Газелей</w:t>
      </w:r>
      <w:r w:rsidR="00721648">
        <w:t>»</w:t>
      </w:r>
      <w:r w:rsidRPr="008C16F2">
        <w:t xml:space="preserve"> на автобусы средней и большой вместимости, соответствие транспортных средств экологическим кла</w:t>
      </w:r>
      <w:r w:rsidRPr="008C16F2">
        <w:t>с</w:t>
      </w:r>
      <w:r w:rsidRPr="008C16F2">
        <w:t>сам Евро-2 и Евро-3, осуществление техобслуживания машин и наличие договора страхования гражданской о</w:t>
      </w:r>
      <w:r w:rsidRPr="008C16F2">
        <w:t>т</w:t>
      </w:r>
      <w:r w:rsidRPr="008C16F2">
        <w:t>ветственности перевозчика. Но, пожалуй, главной неож</w:t>
      </w:r>
      <w:r w:rsidRPr="008C16F2">
        <w:t>и</w:t>
      </w:r>
      <w:r w:rsidRPr="008C16F2">
        <w:t xml:space="preserve">данностью для перевозчиков стало обязательное наличие лицензированного медпункта для </w:t>
      </w:r>
      <w:proofErr w:type="spellStart"/>
      <w:r w:rsidRPr="008C16F2">
        <w:t>предрейсового</w:t>
      </w:r>
      <w:proofErr w:type="spellEnd"/>
      <w:r w:rsidRPr="008C16F2">
        <w:t xml:space="preserve"> осмотра водителей. Принятый депутатами документ вызвал волну протестных акций и судебных разбирательств.</w:t>
      </w:r>
      <w:r>
        <w:t xml:space="preserve"> </w:t>
      </w:r>
      <w:r w:rsidR="00721648">
        <w:rPr>
          <w:rStyle w:val="af8"/>
          <w:i w:val="0"/>
          <w:iCs w:val="0"/>
          <w:bdr w:val="none" w:sz="0" w:space="0" w:color="auto" w:frame="1"/>
        </w:rPr>
        <w:t>«</w:t>
      </w:r>
      <w:r w:rsidRPr="008C16F2">
        <w:rPr>
          <w:rStyle w:val="af8"/>
          <w:i w:val="0"/>
          <w:iCs w:val="0"/>
          <w:bdr w:val="none" w:sz="0" w:space="0" w:color="auto" w:frame="1"/>
        </w:rPr>
        <w:t xml:space="preserve">Решение принималось не в интересах </w:t>
      </w:r>
      <w:r w:rsidR="00721648">
        <w:rPr>
          <w:rStyle w:val="af8"/>
          <w:i w:val="0"/>
          <w:iCs w:val="0"/>
          <w:bdr w:val="none" w:sz="0" w:space="0" w:color="auto" w:frame="1"/>
        </w:rPr>
        <w:t>«</w:t>
      </w:r>
      <w:proofErr w:type="spellStart"/>
      <w:r w:rsidRPr="008C16F2">
        <w:rPr>
          <w:rStyle w:val="af8"/>
          <w:i w:val="0"/>
          <w:iCs w:val="0"/>
          <w:bdr w:val="none" w:sz="0" w:space="0" w:color="auto" w:frame="1"/>
        </w:rPr>
        <w:t>газелистов</w:t>
      </w:r>
      <w:proofErr w:type="spellEnd"/>
      <w:r w:rsidR="00721648">
        <w:rPr>
          <w:rStyle w:val="af8"/>
          <w:i w:val="0"/>
          <w:iCs w:val="0"/>
          <w:bdr w:val="none" w:sz="0" w:space="0" w:color="auto" w:frame="1"/>
        </w:rPr>
        <w:t>»</w:t>
      </w:r>
      <w:r w:rsidRPr="008C16F2">
        <w:rPr>
          <w:rStyle w:val="af8"/>
          <w:i w:val="0"/>
          <w:iCs w:val="0"/>
          <w:bdr w:val="none" w:sz="0" w:space="0" w:color="auto" w:frame="1"/>
        </w:rPr>
        <w:t>, а в интересах пассажиров, потому что городская власть должна заб</w:t>
      </w:r>
      <w:r w:rsidRPr="008C16F2">
        <w:rPr>
          <w:rStyle w:val="af8"/>
          <w:i w:val="0"/>
          <w:iCs w:val="0"/>
          <w:bdr w:val="none" w:sz="0" w:space="0" w:color="auto" w:frame="1"/>
        </w:rPr>
        <w:t>о</w:t>
      </w:r>
      <w:r w:rsidRPr="008C16F2">
        <w:rPr>
          <w:rStyle w:val="af8"/>
          <w:i w:val="0"/>
          <w:iCs w:val="0"/>
          <w:bdr w:val="none" w:sz="0" w:space="0" w:color="auto" w:frame="1"/>
        </w:rPr>
        <w:t>титься о безопасности пассажиров в первую очередь. Все это проверял антимонопольный комитет, прокуратура, они принимали активное участие в обсуждении этого р</w:t>
      </w:r>
      <w:r w:rsidRPr="008C16F2">
        <w:rPr>
          <w:rStyle w:val="af8"/>
          <w:i w:val="0"/>
          <w:iCs w:val="0"/>
          <w:bdr w:val="none" w:sz="0" w:space="0" w:color="auto" w:frame="1"/>
        </w:rPr>
        <w:t>е</w:t>
      </w:r>
      <w:r w:rsidRPr="008C16F2">
        <w:rPr>
          <w:rStyle w:val="af8"/>
          <w:i w:val="0"/>
          <w:iCs w:val="0"/>
          <w:bdr w:val="none" w:sz="0" w:space="0" w:color="auto" w:frame="1"/>
        </w:rPr>
        <w:t>шения, как и сами перевозчики</w:t>
      </w:r>
      <w:r w:rsidR="00721648">
        <w:rPr>
          <w:rStyle w:val="af8"/>
          <w:i w:val="0"/>
          <w:iCs w:val="0"/>
          <w:bdr w:val="none" w:sz="0" w:space="0" w:color="auto" w:frame="1"/>
        </w:rPr>
        <w:t>»</w:t>
      </w:r>
      <w:r w:rsidRPr="008C16F2">
        <w:rPr>
          <w:rStyle w:val="af8"/>
          <w:i w:val="0"/>
          <w:iCs w:val="0"/>
          <w:bdr w:val="none" w:sz="0" w:space="0" w:color="auto" w:frame="1"/>
        </w:rPr>
        <w:t>,</w:t>
      </w:r>
      <w:r w:rsidR="002F7873">
        <w:rPr>
          <w:rStyle w:val="af8"/>
          <w:i w:val="0"/>
          <w:iCs w:val="0"/>
          <w:bdr w:val="none" w:sz="0" w:space="0" w:color="auto" w:frame="1"/>
        </w:rPr>
        <w:t xml:space="preserve"> </w:t>
      </w:r>
      <w:r w:rsidR="00F050ED">
        <w:t>—</w:t>
      </w:r>
      <w:r w:rsidRPr="008C16F2">
        <w:t xml:space="preserve"> объяснил позицию горсовета депутат Александр Иванов, активно участв</w:t>
      </w:r>
      <w:r w:rsidRPr="008C16F2">
        <w:t>о</w:t>
      </w:r>
      <w:r w:rsidRPr="008C16F2">
        <w:t>вавший в обсуждении транспортных проблем не только в нынешнем, но и в четвертом созыве.</w:t>
      </w:r>
      <w:r>
        <w:t xml:space="preserve"> </w:t>
      </w:r>
      <w:r w:rsidRPr="008C16F2">
        <w:t>Естественно, игн</w:t>
      </w:r>
      <w:r w:rsidRPr="008C16F2">
        <w:t>о</w:t>
      </w:r>
      <w:r w:rsidRPr="008C16F2">
        <w:t>рировать открытое проявление недовольства со стороны перевозчиков депутаты не могли и в результате констру</w:t>
      </w:r>
      <w:r w:rsidRPr="008C16F2">
        <w:t>к</w:t>
      </w:r>
      <w:r w:rsidRPr="008C16F2">
        <w:t>тивного диалога решили пересмотреть требования к ко</w:t>
      </w:r>
      <w:r w:rsidRPr="008C16F2">
        <w:t>н</w:t>
      </w:r>
      <w:r w:rsidRPr="008C16F2">
        <w:t>курсантам. В частности, в марте 2011 года наличие собс</w:t>
      </w:r>
      <w:r w:rsidRPr="008C16F2">
        <w:t>т</w:t>
      </w:r>
      <w:r w:rsidRPr="008C16F2">
        <w:t xml:space="preserve">венного лицензированного медпункта было исключено из числа обязательных требований и осталось лишь в виде </w:t>
      </w:r>
      <w:r w:rsidR="00721648">
        <w:t>«</w:t>
      </w:r>
      <w:r w:rsidRPr="008C16F2">
        <w:t>бонусного</w:t>
      </w:r>
      <w:r w:rsidR="00721648">
        <w:t>»</w:t>
      </w:r>
      <w:r w:rsidRPr="008C16F2">
        <w:t xml:space="preserve"> критерия, соответствие которому могло принести участником конкурса дополнительные баллы.</w:t>
      </w:r>
      <w:r>
        <w:t xml:space="preserve"> </w:t>
      </w:r>
      <w:r w:rsidRPr="008C16F2">
        <w:t>Спустя несколько недель, решением арбитражного суда, были отклонены четыре из семи критериев конкурсного отбора: экологическая безопасность транспортных средств, осуществление техобслуживания машин, пров</w:t>
      </w:r>
      <w:r w:rsidRPr="008C16F2">
        <w:t>е</w:t>
      </w:r>
      <w:r w:rsidRPr="008C16F2">
        <w:t xml:space="preserve">дение </w:t>
      </w:r>
      <w:proofErr w:type="spellStart"/>
      <w:r w:rsidRPr="008C16F2">
        <w:t>предрейсовых</w:t>
      </w:r>
      <w:proofErr w:type="spellEnd"/>
      <w:r w:rsidRPr="008C16F2">
        <w:t xml:space="preserve"> медосмотров водителей и наличие договора страхования гражданской ответственности пер</w:t>
      </w:r>
      <w:r w:rsidRPr="008C16F2">
        <w:t>е</w:t>
      </w:r>
      <w:r w:rsidRPr="008C16F2">
        <w:t>возчика. Впрочем, суд кассационной инстанции встал на сторону депутатов и признал только последнее из этих условий нарушающим требования федерального закон</w:t>
      </w:r>
      <w:r w:rsidRPr="008C16F2">
        <w:t>о</w:t>
      </w:r>
      <w:r w:rsidRPr="008C16F2">
        <w:t>дательства. Остальные три были признаны абсолютно законными.</w:t>
      </w:r>
      <w:r>
        <w:t xml:space="preserve"> </w:t>
      </w:r>
      <w:r w:rsidRPr="008C16F2">
        <w:t>Еще один иск, предполагающий отмену тр</w:t>
      </w:r>
      <w:r w:rsidRPr="008C16F2">
        <w:t>е</w:t>
      </w:r>
      <w:r w:rsidRPr="008C16F2">
        <w:lastRenderedPageBreak/>
        <w:t xml:space="preserve">бования к сроку эксплуатации </w:t>
      </w:r>
      <w:r w:rsidR="00721648">
        <w:t>«</w:t>
      </w:r>
      <w:r w:rsidRPr="008C16F2">
        <w:t>Газелей</w:t>
      </w:r>
      <w:r w:rsidR="00721648">
        <w:t>»</w:t>
      </w:r>
      <w:r w:rsidRPr="008C16F2">
        <w:t xml:space="preserve"> и переходу на транспортные средства большей вместимости, суд также </w:t>
      </w:r>
      <w:proofErr w:type="spellStart"/>
      <w:r w:rsidRPr="008C16F2">
        <w:t>оклонил</w:t>
      </w:r>
      <w:proofErr w:type="spellEnd"/>
      <w:r w:rsidRPr="008C16F2">
        <w:t>, при</w:t>
      </w:r>
      <w:r>
        <w:t>знав их</w:t>
      </w:r>
      <w:r w:rsidRPr="008C16F2">
        <w:t xml:space="preserve"> законными.</w:t>
      </w:r>
      <w:r>
        <w:t xml:space="preserve"> </w:t>
      </w:r>
      <w:r w:rsidRPr="008C16F2">
        <w:t>Работа над упорядочен</w:t>
      </w:r>
      <w:r w:rsidRPr="008C16F2">
        <w:t>и</w:t>
      </w:r>
      <w:r w:rsidRPr="008C16F2">
        <w:t>ем рынка пассажирских перевозок сейчас активно пр</w:t>
      </w:r>
      <w:r w:rsidRPr="008C16F2">
        <w:t>о</w:t>
      </w:r>
      <w:r w:rsidRPr="008C16F2">
        <w:t xml:space="preserve">должается силами городских депутатов пятого созыва совместно </w:t>
      </w:r>
      <w:proofErr w:type="gramStart"/>
      <w:r w:rsidRPr="008C16F2">
        <w:t>с</w:t>
      </w:r>
      <w:proofErr w:type="gramEnd"/>
      <w:r w:rsidRPr="008C16F2">
        <w:t xml:space="preserve"> городским </w:t>
      </w:r>
      <w:proofErr w:type="spellStart"/>
      <w:r w:rsidRPr="008C16F2">
        <w:t>дептрансом</w:t>
      </w:r>
      <w:proofErr w:type="spellEnd"/>
      <w:r w:rsidRPr="008C16F2">
        <w:t>. Так, в конце 2012 года горсовет утвердил новую транспортную стратегию Омска, фактически упраздняющую деление перевозчиков на муниципальных и частных при допуске к оказанию транспортных услуг. И для предпринимателей, и для ПАТП были установлены единые основания для участия в конкурсе и единые правила работы.</w:t>
      </w:r>
      <w:r>
        <w:t xml:space="preserve"> </w:t>
      </w:r>
      <w:r w:rsidRPr="008C16F2">
        <w:t xml:space="preserve">Основным критерием при конкурсном определении перевозчиков для работы на городских маршрутах стали </w:t>
      </w:r>
      <w:proofErr w:type="spellStart"/>
      <w:r w:rsidRPr="008C16F2">
        <w:t>пассажировместимость</w:t>
      </w:r>
      <w:proofErr w:type="spellEnd"/>
      <w:r w:rsidRPr="008C16F2">
        <w:t xml:space="preserve"> по</w:t>
      </w:r>
      <w:r w:rsidRPr="008C16F2">
        <w:t>д</w:t>
      </w:r>
      <w:r w:rsidRPr="008C16F2">
        <w:t xml:space="preserve">вижного состава и срок его эксплуатации, и это положило начало стремительному сокращению числа старых </w:t>
      </w:r>
      <w:r w:rsidR="00721648">
        <w:t>«</w:t>
      </w:r>
      <w:r w:rsidRPr="008C16F2">
        <w:t>Газ</w:t>
      </w:r>
      <w:r w:rsidRPr="008C16F2">
        <w:t>е</w:t>
      </w:r>
      <w:r w:rsidRPr="008C16F2">
        <w:t>лей</w:t>
      </w:r>
      <w:r w:rsidR="00721648">
        <w:t>»</w:t>
      </w:r>
      <w:r w:rsidRPr="008C16F2">
        <w:t xml:space="preserve"> на омских дорогах, на смену которым стали прих</w:t>
      </w:r>
      <w:r w:rsidRPr="008C16F2">
        <w:t>о</w:t>
      </w:r>
      <w:r w:rsidRPr="008C16F2">
        <w:t>дить более новые, габаритные и комфортабельные авт</w:t>
      </w:r>
      <w:r w:rsidRPr="008C16F2">
        <w:t>о</w:t>
      </w:r>
      <w:r w:rsidRPr="008C16F2">
        <w:t>бусы.</w:t>
      </w:r>
      <w:r>
        <w:t xml:space="preserve"> </w:t>
      </w:r>
      <w:r w:rsidR="00721648">
        <w:rPr>
          <w:rStyle w:val="af8"/>
          <w:i w:val="0"/>
          <w:iCs w:val="0"/>
          <w:bdr w:val="none" w:sz="0" w:space="0" w:color="auto" w:frame="1"/>
        </w:rPr>
        <w:t>«</w:t>
      </w:r>
      <w:r w:rsidRPr="008C16F2">
        <w:rPr>
          <w:rStyle w:val="af8"/>
          <w:i w:val="0"/>
          <w:iCs w:val="0"/>
          <w:bdr w:val="none" w:sz="0" w:space="0" w:color="auto" w:frame="1"/>
        </w:rPr>
        <w:t>За 2013 год у нас в городе появилось около 800 машин средней вместимости и совсем другой комфортн</w:t>
      </w:r>
      <w:r w:rsidRPr="008C16F2">
        <w:rPr>
          <w:rStyle w:val="af8"/>
          <w:i w:val="0"/>
          <w:iCs w:val="0"/>
          <w:bdr w:val="none" w:sz="0" w:space="0" w:color="auto" w:frame="1"/>
        </w:rPr>
        <w:t>о</w:t>
      </w:r>
      <w:r w:rsidRPr="008C16F2">
        <w:rPr>
          <w:rStyle w:val="af8"/>
          <w:i w:val="0"/>
          <w:iCs w:val="0"/>
          <w:bdr w:val="none" w:sz="0" w:space="0" w:color="auto" w:frame="1"/>
        </w:rPr>
        <w:t xml:space="preserve">сти. Если власть будет создавать условия, к 2016 году у нас </w:t>
      </w:r>
      <w:r w:rsidR="00721648">
        <w:rPr>
          <w:rStyle w:val="af8"/>
          <w:i w:val="0"/>
          <w:iCs w:val="0"/>
          <w:bdr w:val="none" w:sz="0" w:space="0" w:color="auto" w:frame="1"/>
        </w:rPr>
        <w:t>«</w:t>
      </w:r>
      <w:proofErr w:type="spellStart"/>
      <w:r w:rsidRPr="008C16F2">
        <w:rPr>
          <w:rStyle w:val="af8"/>
          <w:i w:val="0"/>
          <w:iCs w:val="0"/>
          <w:bdr w:val="none" w:sz="0" w:space="0" w:color="auto" w:frame="1"/>
        </w:rPr>
        <w:t>Газелек</w:t>
      </w:r>
      <w:proofErr w:type="spellEnd"/>
      <w:r w:rsidR="00721648">
        <w:rPr>
          <w:rStyle w:val="af8"/>
          <w:i w:val="0"/>
          <w:iCs w:val="0"/>
          <w:bdr w:val="none" w:sz="0" w:space="0" w:color="auto" w:frame="1"/>
        </w:rPr>
        <w:t>»</w:t>
      </w:r>
      <w:r w:rsidRPr="008C16F2">
        <w:rPr>
          <w:rStyle w:val="af8"/>
          <w:i w:val="0"/>
          <w:iCs w:val="0"/>
          <w:bdr w:val="none" w:sz="0" w:space="0" w:color="auto" w:frame="1"/>
        </w:rPr>
        <w:t xml:space="preserve"> не останется на улицах совсем. Частные автобусы входят в муниципальные предприятия. Напр</w:t>
      </w:r>
      <w:r w:rsidRPr="008C16F2">
        <w:rPr>
          <w:rStyle w:val="af8"/>
          <w:i w:val="0"/>
          <w:iCs w:val="0"/>
          <w:bdr w:val="none" w:sz="0" w:space="0" w:color="auto" w:frame="1"/>
        </w:rPr>
        <w:t>и</w:t>
      </w:r>
      <w:r w:rsidRPr="008C16F2">
        <w:rPr>
          <w:rStyle w:val="af8"/>
          <w:i w:val="0"/>
          <w:iCs w:val="0"/>
          <w:bdr w:val="none" w:sz="0" w:space="0" w:color="auto" w:frame="1"/>
        </w:rPr>
        <w:t xml:space="preserve">мер, компания </w:t>
      </w:r>
      <w:r w:rsidR="00721648">
        <w:rPr>
          <w:rStyle w:val="af8"/>
          <w:i w:val="0"/>
          <w:iCs w:val="0"/>
          <w:bdr w:val="none" w:sz="0" w:space="0" w:color="auto" w:frame="1"/>
        </w:rPr>
        <w:t>«</w:t>
      </w:r>
      <w:r w:rsidRPr="008C16F2">
        <w:rPr>
          <w:rStyle w:val="af8"/>
          <w:i w:val="0"/>
          <w:iCs w:val="0"/>
          <w:bdr w:val="none" w:sz="0" w:space="0" w:color="auto" w:frame="1"/>
        </w:rPr>
        <w:t>Стэнли</w:t>
      </w:r>
      <w:r w:rsidR="00721648">
        <w:rPr>
          <w:rStyle w:val="af8"/>
          <w:i w:val="0"/>
          <w:iCs w:val="0"/>
          <w:bdr w:val="none" w:sz="0" w:space="0" w:color="auto" w:frame="1"/>
        </w:rPr>
        <w:t>»</w:t>
      </w:r>
      <w:r w:rsidRPr="008C16F2">
        <w:rPr>
          <w:rStyle w:val="af8"/>
          <w:i w:val="0"/>
          <w:iCs w:val="0"/>
          <w:bdr w:val="none" w:sz="0" w:space="0" w:color="auto" w:frame="1"/>
        </w:rPr>
        <w:t xml:space="preserve"> переда</w:t>
      </w:r>
      <w:r>
        <w:rPr>
          <w:rStyle w:val="af8"/>
          <w:i w:val="0"/>
          <w:iCs w:val="0"/>
          <w:bdr w:val="none" w:sz="0" w:space="0" w:color="auto" w:frame="1"/>
        </w:rPr>
        <w:t>ла 10 автобусов в аренду ПАТП №</w:t>
      </w:r>
      <w:r w:rsidRPr="008C16F2">
        <w:rPr>
          <w:rStyle w:val="af8"/>
          <w:i w:val="0"/>
          <w:iCs w:val="0"/>
          <w:bdr w:val="none" w:sz="0" w:space="0" w:color="auto" w:frame="1"/>
        </w:rPr>
        <w:t>8, и они стали работать на 24-м маршруте</w:t>
      </w:r>
      <w:r w:rsidR="00721648">
        <w:rPr>
          <w:rStyle w:val="af8"/>
          <w:i w:val="0"/>
          <w:iCs w:val="0"/>
          <w:bdr w:val="none" w:sz="0" w:space="0" w:color="auto" w:frame="1"/>
        </w:rPr>
        <w:t>»</w:t>
      </w:r>
      <w:r w:rsidRPr="008C16F2">
        <w:rPr>
          <w:rStyle w:val="af8"/>
          <w:i w:val="0"/>
          <w:iCs w:val="0"/>
          <w:bdr w:val="none" w:sz="0" w:space="0" w:color="auto" w:frame="1"/>
        </w:rPr>
        <w:t>,</w:t>
      </w:r>
      <w:r>
        <w:rPr>
          <w:rStyle w:val="apple-converted-space"/>
          <w:bdr w:val="none" w:sz="0" w:space="0" w:color="auto" w:frame="1"/>
        </w:rPr>
        <w:t xml:space="preserve"> </w:t>
      </w:r>
      <w:r w:rsidR="00F050ED">
        <w:t>—</w:t>
      </w:r>
      <w:r w:rsidRPr="008C16F2">
        <w:t xml:space="preserve"> подводили первые итоги в городском департаменте транспорта.</w:t>
      </w:r>
      <w:r>
        <w:t xml:space="preserve"> </w:t>
      </w:r>
      <w:r w:rsidRPr="008C16F2">
        <w:t>Впрочем, несмотря на явные изменения к лучшему, городские власти признавали недостаток рыч</w:t>
      </w:r>
      <w:r w:rsidRPr="008C16F2">
        <w:t>а</w:t>
      </w:r>
      <w:r w:rsidRPr="008C16F2">
        <w:t>гов контроля и недостаточную эффективность борьбы с беспорядком на рынке коммерческих перевозок. И в в</w:t>
      </w:r>
      <w:r w:rsidRPr="008C16F2">
        <w:t>е</w:t>
      </w:r>
      <w:r w:rsidRPr="008C16F2">
        <w:t>сеннюю сессию 2014 года деп</w:t>
      </w:r>
      <w:r w:rsidR="002F7873">
        <w:t xml:space="preserve">артамент </w:t>
      </w:r>
      <w:r w:rsidRPr="008C16F2">
        <w:t>транспорта пре</w:t>
      </w:r>
      <w:r w:rsidRPr="008C16F2">
        <w:t>д</w:t>
      </w:r>
      <w:r w:rsidRPr="008C16F2">
        <w:t>ставил депутатам проект поправок в документ о порядке допуска перевозчиков к работе на городских маршрутах.</w:t>
      </w:r>
      <w:r>
        <w:t xml:space="preserve"> </w:t>
      </w:r>
      <w:r w:rsidRPr="008C16F2">
        <w:t>Основные изменения были направлены на стимулиров</w:t>
      </w:r>
      <w:r w:rsidRPr="008C16F2">
        <w:t>а</w:t>
      </w:r>
      <w:r w:rsidRPr="008C16F2">
        <w:t xml:space="preserve">ние перевозчиков к более активной замене маленьких </w:t>
      </w:r>
      <w:r w:rsidR="00721648">
        <w:t>«</w:t>
      </w:r>
      <w:r w:rsidRPr="008C16F2">
        <w:t>Газелей</w:t>
      </w:r>
      <w:r w:rsidR="00721648">
        <w:t>»</w:t>
      </w:r>
      <w:r w:rsidRPr="008C16F2">
        <w:t xml:space="preserve"> на автобусы большей вместимости: чем больше вместимость </w:t>
      </w:r>
      <w:r w:rsidR="00F050ED">
        <w:t>—</w:t>
      </w:r>
      <w:r w:rsidRPr="008C16F2">
        <w:t xml:space="preserve"> тем больше срок контракта с перевозч</w:t>
      </w:r>
      <w:r w:rsidRPr="008C16F2">
        <w:t>и</w:t>
      </w:r>
      <w:r w:rsidRPr="008C16F2">
        <w:t xml:space="preserve">ком. Например, для автобусов от 16 до 49 мест </w:t>
      </w:r>
      <w:r w:rsidR="00F050ED">
        <w:t>—</w:t>
      </w:r>
      <w:r w:rsidRPr="008C16F2">
        <w:t xml:space="preserve"> 6 лет, от 50 до 79 </w:t>
      </w:r>
      <w:r w:rsidR="00F050ED">
        <w:t>—</w:t>
      </w:r>
      <w:r w:rsidRPr="008C16F2">
        <w:t xml:space="preserve"> 8, не менее 80 </w:t>
      </w:r>
      <w:r w:rsidR="00F050ED">
        <w:t>—</w:t>
      </w:r>
      <w:r w:rsidRPr="008C16F2">
        <w:t xml:space="preserve"> целых 10 лет. Также предлагалось запретить перевозчикам подавать больше одной заявки на один и тот же маршрут, а также обязать их ежеквартально отчитываться перед мэрией о количес</w:t>
      </w:r>
      <w:r w:rsidRPr="008C16F2">
        <w:t>т</w:t>
      </w:r>
      <w:r w:rsidRPr="008C16F2">
        <w:t>ве перевезенных пассажиров.</w:t>
      </w:r>
      <w:r>
        <w:t xml:space="preserve"> </w:t>
      </w:r>
      <w:r w:rsidRPr="008C16F2">
        <w:t>Депутаты одобрили нов</w:t>
      </w:r>
      <w:r w:rsidRPr="008C16F2">
        <w:t>о</w:t>
      </w:r>
      <w:r w:rsidRPr="008C16F2">
        <w:t>введения, и продолжают держать ситуацию на контроле. Не исключено, что в скором времени будет рассмотрен очередной пакет предложений, которые, войдут в обно</w:t>
      </w:r>
      <w:r w:rsidRPr="008C16F2">
        <w:t>в</w:t>
      </w:r>
      <w:r w:rsidRPr="008C16F2">
        <w:t>ленную версию документа. В ближайших планах горо</w:t>
      </w:r>
      <w:r w:rsidRPr="008C16F2">
        <w:t>д</w:t>
      </w:r>
      <w:r w:rsidRPr="008C16F2">
        <w:t xml:space="preserve">ских властей </w:t>
      </w:r>
      <w:r w:rsidR="00F050ED">
        <w:t>—</w:t>
      </w:r>
      <w:r w:rsidRPr="008C16F2">
        <w:t xml:space="preserve"> введение безналичной системы оплаты проезда в маршрутках, которая не только повысит удо</w:t>
      </w:r>
      <w:r w:rsidRPr="008C16F2">
        <w:t>б</w:t>
      </w:r>
      <w:r w:rsidRPr="008C16F2">
        <w:t>ство, но и позволит мэрии отслеживать объективную и</w:t>
      </w:r>
      <w:r w:rsidRPr="008C16F2">
        <w:t>н</w:t>
      </w:r>
      <w:r w:rsidRPr="008C16F2">
        <w:t>формацию о количестве перевозимых пассажиров. Запу</w:t>
      </w:r>
      <w:r w:rsidRPr="008C16F2">
        <w:t>с</w:t>
      </w:r>
      <w:r w:rsidRPr="008C16F2">
        <w:t>тить систему электронных карт планир</w:t>
      </w:r>
      <w:r>
        <w:t>уется уже с 1 янв</w:t>
      </w:r>
      <w:r>
        <w:t>а</w:t>
      </w:r>
      <w:r>
        <w:t>ря 2015 года.</w:t>
      </w:r>
    </w:p>
    <w:p w:rsidR="0078232B" w:rsidRDefault="0078232B" w:rsidP="0078232B">
      <w:pPr>
        <w:pStyle w:val="aa"/>
      </w:pPr>
      <w:bookmarkStart w:id="130" w:name="_Toc403983711"/>
      <w:bookmarkStart w:id="131" w:name="omsk"/>
      <w:r>
        <w:t>— Администрация и предприниматели развивают соц</w:t>
      </w:r>
      <w:r>
        <w:t>и</w:t>
      </w:r>
      <w:r>
        <w:t>альное партнерство в транспортной сфере</w:t>
      </w:r>
      <w:bookmarkEnd w:id="130"/>
    </w:p>
    <w:bookmarkEnd w:id="131"/>
    <w:p w:rsidR="0078232B" w:rsidRDefault="0078232B" w:rsidP="0078232B">
      <w:pPr>
        <w:pStyle w:val="ab"/>
      </w:pPr>
      <w:r>
        <w:t>На средства спонсоров в городе устанавливаются совр</w:t>
      </w:r>
      <w:r>
        <w:t>е</w:t>
      </w:r>
      <w:r>
        <w:t xml:space="preserve">менные светофорные объекты, наносится бело-желтая дорожная разметка, оборудуются улицы специальными сигнальными столбиками. Участие </w:t>
      </w:r>
      <w:proofErr w:type="spellStart"/>
      <w:proofErr w:type="gramStart"/>
      <w:r>
        <w:t>бизнес-сообщества</w:t>
      </w:r>
      <w:proofErr w:type="spellEnd"/>
      <w:proofErr w:type="gramEnd"/>
      <w:r>
        <w:t xml:space="preserve"> в улучшении городской среды — важное направление в подготовке к 300-летию Омска. Как сообщили в департ</w:t>
      </w:r>
      <w:r>
        <w:t>а</w:t>
      </w:r>
      <w:r>
        <w:t>менте транспорта администрации Омска, помощь в улу</w:t>
      </w:r>
      <w:r>
        <w:t>ч</w:t>
      </w:r>
      <w:r>
        <w:t>шении городской среды, повышении безопасности д</w:t>
      </w:r>
      <w:r>
        <w:t>о</w:t>
      </w:r>
      <w:r>
        <w:t>рожного движения оказывает целый ряд предприятий и организаций города.</w:t>
      </w:r>
      <w:r w:rsidR="00E824AF">
        <w:t xml:space="preserve"> </w:t>
      </w:r>
      <w:proofErr w:type="gramStart"/>
      <w:r>
        <w:t>Благодаря их помощи впервые в О</w:t>
      </w:r>
      <w:r>
        <w:t>м</w:t>
      </w:r>
      <w:r>
        <w:lastRenderedPageBreak/>
        <w:t xml:space="preserve">ске была нанесена дорожная разметка 1.14.1 </w:t>
      </w:r>
      <w:r w:rsidR="00721648">
        <w:t>«</w:t>
      </w:r>
      <w:r>
        <w:t>зебра</w:t>
      </w:r>
      <w:r w:rsidR="00721648">
        <w:t>»</w:t>
      </w:r>
      <w:r>
        <w:t xml:space="preserve"> с использованием эмали желтого цвета на ряде нерегул</w:t>
      </w:r>
      <w:r>
        <w:t>и</w:t>
      </w:r>
      <w:r>
        <w:t>руемых пешеходных переходах, которые ведут к школам; нанесена дорожная разметка 1.4, обозначающая места, где запрещена остановка, и 1.17, обозначающая места ост</w:t>
      </w:r>
      <w:r>
        <w:t>а</w:t>
      </w:r>
      <w:r>
        <w:t>новки маршрутных транспортных средств на остановках общественного транспорта; установлено более 100 си</w:t>
      </w:r>
      <w:r>
        <w:t>г</w:t>
      </w:r>
      <w:r>
        <w:t>нальных столбиков.</w:t>
      </w:r>
      <w:proofErr w:type="gramEnd"/>
      <w:r w:rsidR="00E824AF">
        <w:t xml:space="preserve"> </w:t>
      </w:r>
      <w:r w:rsidR="00721648">
        <w:t>«</w:t>
      </w:r>
      <w:r>
        <w:t>То, что подобных совместных соц</w:t>
      </w:r>
      <w:r>
        <w:t>и</w:t>
      </w:r>
      <w:r>
        <w:t>альных проектов, реализуемых нашим департаментом вместе с омскими компаниями и предприятиями, стан</w:t>
      </w:r>
      <w:r>
        <w:t>о</w:t>
      </w:r>
      <w:r>
        <w:t>вится все больше, не может не радовать. Ведь это спосо</w:t>
      </w:r>
      <w:r>
        <w:t>б</w:t>
      </w:r>
      <w:r>
        <w:t xml:space="preserve">ствует повышению безопасности дорожного движения в нашем городе. Участие </w:t>
      </w:r>
      <w:proofErr w:type="spellStart"/>
      <w:proofErr w:type="gramStart"/>
      <w:r>
        <w:t>бизнес-сообщества</w:t>
      </w:r>
      <w:proofErr w:type="spellEnd"/>
      <w:proofErr w:type="gramEnd"/>
      <w:r>
        <w:t xml:space="preserve"> в улучшении городской среды — важное направление в подготовке к 300-летию Омска, как неоднократно отмечал мэр Омска Вячеслав </w:t>
      </w:r>
      <w:proofErr w:type="spellStart"/>
      <w:r>
        <w:t>Двораковский</w:t>
      </w:r>
      <w:proofErr w:type="spellEnd"/>
      <w:r w:rsidR="00721648">
        <w:t>»</w:t>
      </w:r>
      <w:r>
        <w:t>, — пояснил директор департ</w:t>
      </w:r>
      <w:r>
        <w:t>а</w:t>
      </w:r>
      <w:r>
        <w:t xml:space="preserve">мента транспорта Виталий </w:t>
      </w:r>
      <w:proofErr w:type="spellStart"/>
      <w:r>
        <w:t>Маслик</w:t>
      </w:r>
      <w:proofErr w:type="spellEnd"/>
      <w:r>
        <w:t>.</w:t>
      </w:r>
    </w:p>
    <w:p w:rsidR="001E6A7A" w:rsidRPr="001E6A7A" w:rsidRDefault="001E6A7A" w:rsidP="001E6A7A">
      <w:pPr>
        <w:pStyle w:val="aa"/>
      </w:pPr>
      <w:bookmarkStart w:id="132" w:name="_Toc403983712"/>
      <w:r w:rsidRPr="001E6A7A">
        <w:t xml:space="preserve">— </w:t>
      </w:r>
      <w:r w:rsidRPr="001E6A7A">
        <w:rPr>
          <w:szCs w:val="13"/>
        </w:rPr>
        <w:t xml:space="preserve">Городской </w:t>
      </w:r>
      <w:r w:rsidRPr="001E6A7A">
        <w:rPr>
          <w:rStyle w:val="af4"/>
          <w:rFonts w:ascii="Times New Roman" w:hAnsi="Times New Roman"/>
          <w:b w:val="0"/>
          <w:sz w:val="20"/>
        </w:rPr>
        <w:t>департамент</w:t>
      </w:r>
      <w:r w:rsidRPr="001E6A7A">
        <w:rPr>
          <w:szCs w:val="13"/>
        </w:rPr>
        <w:t xml:space="preserve"> транспорта анализируют и</w:t>
      </w:r>
      <w:r w:rsidRPr="001E6A7A">
        <w:rPr>
          <w:szCs w:val="13"/>
        </w:rPr>
        <w:t>н</w:t>
      </w:r>
      <w:r w:rsidRPr="001E6A7A">
        <w:rPr>
          <w:szCs w:val="13"/>
        </w:rPr>
        <w:t>тенсивность транспортных потоков</w:t>
      </w:r>
      <w:bookmarkEnd w:id="132"/>
    </w:p>
    <w:p w:rsidR="001E6A7A" w:rsidRDefault="001E6A7A" w:rsidP="001E6A7A">
      <w:pPr>
        <w:pStyle w:val="ab"/>
      </w:pPr>
      <w:r>
        <w:t>По результатам исследований, возможно, будет скорре</w:t>
      </w:r>
      <w:r>
        <w:t>к</w:t>
      </w:r>
      <w:r>
        <w:t>тирован режим работы светофорных объектов. Открытие движения после реконструкции на ряде объектов улично-дорожной сети Омска требует новых исследований и</w:t>
      </w:r>
      <w:r>
        <w:t>н</w:t>
      </w:r>
      <w:r>
        <w:t>тенсивности движения на модернизированных магистр</w:t>
      </w:r>
      <w:r>
        <w:t>а</w:t>
      </w:r>
      <w:r>
        <w:t xml:space="preserve">лях для возможной корректировки работы светофорных объектов. По словам </w:t>
      </w:r>
      <w:proofErr w:type="gramStart"/>
      <w:r>
        <w:t>заместителя директора департамента транспорта администрации Омска Вадима</w:t>
      </w:r>
      <w:proofErr w:type="gramEnd"/>
      <w:r>
        <w:t xml:space="preserve"> Кормильца, специалисты отдела организации и безопасности доро</w:t>
      </w:r>
      <w:r>
        <w:t>ж</w:t>
      </w:r>
      <w:r>
        <w:t xml:space="preserve">ного движения анализируют трафик. </w:t>
      </w:r>
      <w:r w:rsidR="00721648">
        <w:t>«</w:t>
      </w:r>
      <w:r>
        <w:t>Подсчеты будут выполняться в утренний и вечерний часы пик по спец</w:t>
      </w:r>
      <w:r>
        <w:t>и</w:t>
      </w:r>
      <w:r>
        <w:t>альной методике. Анализ интенсивности движения треб</w:t>
      </w:r>
      <w:r>
        <w:t>у</w:t>
      </w:r>
      <w:r>
        <w:t>ется для дальнейшей корректировки работы светофорных объектов с учетом изменившихся транспортных потоков</w:t>
      </w:r>
      <w:r w:rsidR="00721648">
        <w:t>»</w:t>
      </w:r>
      <w:r>
        <w:t>, — отметил В.Кормилец.</w:t>
      </w:r>
    </w:p>
    <w:p w:rsidR="00300B1D" w:rsidRDefault="00300B1D" w:rsidP="00300B1D">
      <w:pPr>
        <w:pStyle w:val="aa"/>
      </w:pPr>
      <w:bookmarkStart w:id="133" w:name="_Toc403983713"/>
      <w:r>
        <w:t xml:space="preserve">— Игорь </w:t>
      </w:r>
      <w:proofErr w:type="spellStart"/>
      <w:r w:rsidRPr="00300B1D">
        <w:t>Антропенко</w:t>
      </w:r>
      <w:proofErr w:type="spellEnd"/>
      <w:r>
        <w:t xml:space="preserve"> предложил установить для ст</w:t>
      </w:r>
      <w:r>
        <w:t>у</w:t>
      </w:r>
      <w:r>
        <w:t>дентов льготную стоимость проездных</w:t>
      </w:r>
      <w:bookmarkEnd w:id="133"/>
    </w:p>
    <w:p w:rsidR="00300B1D" w:rsidRPr="00300B1D" w:rsidRDefault="00300B1D" w:rsidP="00300B1D">
      <w:pPr>
        <w:pStyle w:val="ab"/>
        <w:rPr>
          <w:szCs w:val="13"/>
        </w:rPr>
      </w:pPr>
      <w:r w:rsidRPr="00300B1D">
        <w:rPr>
          <w:szCs w:val="13"/>
        </w:rPr>
        <w:t xml:space="preserve">Депутат считает важным поддержать учащуюся молодежь </w:t>
      </w:r>
      <w:r w:rsidR="00F050ED">
        <w:rPr>
          <w:szCs w:val="13"/>
        </w:rPr>
        <w:t>—</w:t>
      </w:r>
      <w:r w:rsidRPr="00300B1D">
        <w:rPr>
          <w:szCs w:val="13"/>
        </w:rPr>
        <w:t xml:space="preserve"> сегодня стоимость студенческого проездного выше стипендии в учебных заведениях среднего звена.</w:t>
      </w:r>
      <w:r>
        <w:rPr>
          <w:szCs w:val="13"/>
        </w:rPr>
        <w:t xml:space="preserve"> </w:t>
      </w:r>
      <w:r w:rsidRPr="00300B1D">
        <w:rPr>
          <w:szCs w:val="13"/>
        </w:rPr>
        <w:t>Асс</w:t>
      </w:r>
      <w:r w:rsidRPr="00300B1D">
        <w:rPr>
          <w:szCs w:val="13"/>
        </w:rPr>
        <w:t>о</w:t>
      </w:r>
      <w:r w:rsidRPr="00300B1D">
        <w:rPr>
          <w:szCs w:val="13"/>
        </w:rPr>
        <w:t xml:space="preserve">циация профсоюзных организаций студентов области предложила ряд мер для развития транспортной системы Омска, </w:t>
      </w:r>
      <w:proofErr w:type="gramStart"/>
      <w:r w:rsidRPr="00300B1D">
        <w:rPr>
          <w:szCs w:val="13"/>
        </w:rPr>
        <w:t>касающихся</w:t>
      </w:r>
      <w:proofErr w:type="gramEnd"/>
      <w:r w:rsidRPr="00300B1D">
        <w:rPr>
          <w:szCs w:val="13"/>
        </w:rPr>
        <w:t xml:space="preserve"> в том числе оплаты проезда в мун</w:t>
      </w:r>
      <w:r w:rsidRPr="00300B1D">
        <w:rPr>
          <w:szCs w:val="13"/>
        </w:rPr>
        <w:t>и</w:t>
      </w:r>
      <w:r w:rsidRPr="00300B1D">
        <w:rPr>
          <w:szCs w:val="13"/>
        </w:rPr>
        <w:t>ципальном транспорте, снижении стоимости проездных билетов и переходе на расчет по электронным картам.</w:t>
      </w:r>
      <w:r>
        <w:rPr>
          <w:szCs w:val="13"/>
        </w:rPr>
        <w:t xml:space="preserve"> </w:t>
      </w:r>
      <w:r w:rsidR="00721648">
        <w:rPr>
          <w:szCs w:val="13"/>
        </w:rPr>
        <w:t>«</w:t>
      </w:r>
      <w:r w:rsidRPr="00300B1D">
        <w:rPr>
          <w:szCs w:val="13"/>
        </w:rPr>
        <w:t>Еще 7 октября к нам обратились студенты, и уже 8 в</w:t>
      </w:r>
      <w:r w:rsidRPr="00300B1D">
        <w:rPr>
          <w:szCs w:val="13"/>
        </w:rPr>
        <w:t>о</w:t>
      </w:r>
      <w:r w:rsidRPr="00300B1D">
        <w:rPr>
          <w:szCs w:val="13"/>
        </w:rPr>
        <w:t>прос был внесен в повестку комитета по вопросам ЖКХ и транспорта. Но тогда депутатам не предоставили мат</w:t>
      </w:r>
      <w:r w:rsidRPr="00300B1D">
        <w:rPr>
          <w:szCs w:val="13"/>
        </w:rPr>
        <w:t>е</w:t>
      </w:r>
      <w:r w:rsidRPr="00300B1D">
        <w:rPr>
          <w:szCs w:val="13"/>
        </w:rPr>
        <w:t>риалы для дополнительного изучения, и вопрос не вкл</w:t>
      </w:r>
      <w:r w:rsidRPr="00300B1D">
        <w:rPr>
          <w:szCs w:val="13"/>
        </w:rPr>
        <w:t>ю</w:t>
      </w:r>
      <w:r w:rsidRPr="00300B1D">
        <w:rPr>
          <w:szCs w:val="13"/>
        </w:rPr>
        <w:t>чили в повестку</w:t>
      </w:r>
      <w:r w:rsidR="00721648">
        <w:rPr>
          <w:szCs w:val="13"/>
        </w:rPr>
        <w:t>»</w:t>
      </w:r>
      <w:r w:rsidRPr="00300B1D">
        <w:rPr>
          <w:szCs w:val="13"/>
        </w:rPr>
        <w:t xml:space="preserve">, </w:t>
      </w:r>
      <w:r w:rsidR="00F050ED">
        <w:rPr>
          <w:szCs w:val="13"/>
        </w:rPr>
        <w:t>—</w:t>
      </w:r>
      <w:r w:rsidRPr="00300B1D">
        <w:rPr>
          <w:szCs w:val="13"/>
        </w:rPr>
        <w:t xml:space="preserve"> говорит Игорь </w:t>
      </w:r>
      <w:proofErr w:type="spellStart"/>
      <w:r w:rsidRPr="00300B1D">
        <w:rPr>
          <w:szCs w:val="13"/>
        </w:rPr>
        <w:t>Антропенко</w:t>
      </w:r>
      <w:proofErr w:type="spellEnd"/>
      <w:r w:rsidRPr="00300B1D">
        <w:rPr>
          <w:szCs w:val="13"/>
        </w:rPr>
        <w:t>.</w:t>
      </w:r>
      <w:r>
        <w:rPr>
          <w:szCs w:val="13"/>
        </w:rPr>
        <w:t xml:space="preserve"> </w:t>
      </w:r>
      <w:r w:rsidRPr="00300B1D">
        <w:rPr>
          <w:szCs w:val="13"/>
        </w:rPr>
        <w:t>Депутат решил еще раз поднять проблему на заседании комитета по вопросам ЖКХ, чтобы поддержать студентов высших и средних учебных заведений по вопросу оплате проезда в городском транспорте.</w:t>
      </w:r>
      <w:r>
        <w:rPr>
          <w:szCs w:val="13"/>
        </w:rPr>
        <w:t xml:space="preserve"> </w:t>
      </w:r>
      <w:r w:rsidR="00721648">
        <w:rPr>
          <w:szCs w:val="13"/>
        </w:rPr>
        <w:t>«</w:t>
      </w:r>
      <w:r w:rsidRPr="00300B1D">
        <w:rPr>
          <w:szCs w:val="13"/>
        </w:rPr>
        <w:t>Комитет по вопросам ЖКХ и транспорта имеет право регулировать вопрос. Он должен остаться в данном комитете. Повторно предлагаю данный вопрос включить в повестку, так как считаю его актуал</w:t>
      </w:r>
      <w:r w:rsidRPr="00300B1D">
        <w:rPr>
          <w:szCs w:val="13"/>
        </w:rPr>
        <w:t>ь</w:t>
      </w:r>
      <w:r w:rsidRPr="00300B1D">
        <w:rPr>
          <w:szCs w:val="13"/>
        </w:rPr>
        <w:t xml:space="preserve">ным и требующим своего решения </w:t>
      </w:r>
      <w:r w:rsidR="00F050ED">
        <w:rPr>
          <w:szCs w:val="13"/>
        </w:rPr>
        <w:t>—</w:t>
      </w:r>
      <w:r w:rsidRPr="00300B1D">
        <w:rPr>
          <w:szCs w:val="13"/>
        </w:rPr>
        <w:t xml:space="preserve"> предложенные м</w:t>
      </w:r>
      <w:r w:rsidRPr="00300B1D">
        <w:rPr>
          <w:szCs w:val="13"/>
        </w:rPr>
        <w:t>е</w:t>
      </w:r>
      <w:r w:rsidRPr="00300B1D">
        <w:rPr>
          <w:szCs w:val="13"/>
        </w:rPr>
        <w:t>ры носят ярко социальную актуальность по поддержке учащейся молодежи</w:t>
      </w:r>
      <w:r w:rsidR="00721648">
        <w:rPr>
          <w:szCs w:val="13"/>
        </w:rPr>
        <w:t>»</w:t>
      </w:r>
      <w:r w:rsidRPr="00300B1D">
        <w:rPr>
          <w:szCs w:val="13"/>
        </w:rPr>
        <w:t xml:space="preserve">, </w:t>
      </w:r>
      <w:r w:rsidR="00F050ED">
        <w:rPr>
          <w:szCs w:val="13"/>
        </w:rPr>
        <w:t>—</w:t>
      </w:r>
      <w:r w:rsidRPr="00300B1D">
        <w:rPr>
          <w:szCs w:val="13"/>
        </w:rPr>
        <w:t xml:space="preserve"> выступил </w:t>
      </w:r>
      <w:proofErr w:type="spellStart"/>
      <w:r>
        <w:rPr>
          <w:szCs w:val="13"/>
        </w:rPr>
        <w:t>И.</w:t>
      </w:r>
      <w:r w:rsidRPr="00300B1D">
        <w:rPr>
          <w:szCs w:val="13"/>
        </w:rPr>
        <w:t>Антропенко</w:t>
      </w:r>
      <w:proofErr w:type="spellEnd"/>
      <w:r w:rsidRPr="00300B1D">
        <w:rPr>
          <w:szCs w:val="13"/>
        </w:rPr>
        <w:t>.</w:t>
      </w:r>
      <w:r>
        <w:rPr>
          <w:szCs w:val="13"/>
        </w:rPr>
        <w:t xml:space="preserve"> </w:t>
      </w:r>
      <w:r w:rsidRPr="00300B1D">
        <w:rPr>
          <w:szCs w:val="13"/>
        </w:rPr>
        <w:t>Одн</w:t>
      </w:r>
      <w:r w:rsidRPr="00300B1D">
        <w:rPr>
          <w:szCs w:val="13"/>
        </w:rPr>
        <w:t>а</w:t>
      </w:r>
      <w:r w:rsidRPr="00300B1D">
        <w:rPr>
          <w:szCs w:val="13"/>
        </w:rPr>
        <w:t xml:space="preserve">ко депутаты пояснили, что вопрос начал рассматривать молодежный совет и комитет по социальным вопросам. Уже идут опросы студентов. </w:t>
      </w:r>
      <w:r w:rsidR="00721648">
        <w:rPr>
          <w:szCs w:val="13"/>
        </w:rPr>
        <w:t>«</w:t>
      </w:r>
      <w:r w:rsidRPr="00300B1D">
        <w:rPr>
          <w:szCs w:val="13"/>
        </w:rPr>
        <w:t>То, что данный вопрос ра</w:t>
      </w:r>
      <w:r w:rsidRPr="00300B1D">
        <w:rPr>
          <w:szCs w:val="13"/>
        </w:rPr>
        <w:t>с</w:t>
      </w:r>
      <w:r w:rsidRPr="00300B1D">
        <w:rPr>
          <w:szCs w:val="13"/>
        </w:rPr>
        <w:t>сматривается и другими органами, не мешает тому, чтоб его рассматривал и профильный комитет</w:t>
      </w:r>
      <w:r w:rsidR="00721648">
        <w:rPr>
          <w:szCs w:val="13"/>
        </w:rPr>
        <w:t>»</w:t>
      </w:r>
      <w:r w:rsidRPr="00300B1D">
        <w:rPr>
          <w:szCs w:val="13"/>
        </w:rPr>
        <w:t xml:space="preserve">, </w:t>
      </w:r>
      <w:r w:rsidR="00F050ED">
        <w:rPr>
          <w:szCs w:val="13"/>
        </w:rPr>
        <w:t>—</w:t>
      </w:r>
      <w:r w:rsidRPr="00300B1D">
        <w:rPr>
          <w:szCs w:val="13"/>
        </w:rPr>
        <w:t xml:space="preserve"> подчеркнул </w:t>
      </w:r>
      <w:proofErr w:type="spellStart"/>
      <w:r w:rsidRPr="00300B1D">
        <w:rPr>
          <w:szCs w:val="13"/>
        </w:rPr>
        <w:lastRenderedPageBreak/>
        <w:t>И</w:t>
      </w:r>
      <w:r>
        <w:rPr>
          <w:szCs w:val="13"/>
        </w:rPr>
        <w:t>.</w:t>
      </w:r>
      <w:r w:rsidRPr="00300B1D">
        <w:rPr>
          <w:szCs w:val="13"/>
        </w:rPr>
        <w:t>Антропенко</w:t>
      </w:r>
      <w:proofErr w:type="spellEnd"/>
      <w:r w:rsidRPr="00300B1D">
        <w:rPr>
          <w:szCs w:val="13"/>
        </w:rPr>
        <w:t>. Вопрос не включили в повестку комитета по ЖКХ, но обещали учесть предложения при работе к</w:t>
      </w:r>
      <w:r w:rsidRPr="00300B1D">
        <w:rPr>
          <w:szCs w:val="13"/>
        </w:rPr>
        <w:t>о</w:t>
      </w:r>
      <w:r w:rsidRPr="00300B1D">
        <w:rPr>
          <w:szCs w:val="13"/>
        </w:rPr>
        <w:t>митета по социальным вопросам.</w:t>
      </w:r>
    </w:p>
    <w:p w:rsidR="005479DA" w:rsidRDefault="005479DA">
      <w:pPr>
        <w:pStyle w:val="ae"/>
      </w:pPr>
      <w:bookmarkStart w:id="134" w:name="_Toc403983714"/>
      <w:bookmarkStart w:id="135" w:name="_Toc190000259"/>
      <w:r>
        <w:t>Рязанская область</w:t>
      </w:r>
      <w:bookmarkEnd w:id="134"/>
    </w:p>
    <w:p w:rsidR="005479DA" w:rsidRDefault="005479DA">
      <w:pPr>
        <w:pStyle w:val="af1"/>
      </w:pPr>
      <w:bookmarkStart w:id="136" w:name="_Toc403983715"/>
      <w:r>
        <w:t>Рязань</w:t>
      </w:r>
      <w:bookmarkEnd w:id="136"/>
    </w:p>
    <w:p w:rsidR="009734D9" w:rsidRDefault="009734D9" w:rsidP="009734D9">
      <w:pPr>
        <w:pStyle w:val="aa"/>
      </w:pPr>
      <w:bookmarkStart w:id="137" w:name="_Toc403983716"/>
      <w:bookmarkStart w:id="138" w:name="razan"/>
      <w:r>
        <w:t>— Общественный транспорт: скрытые возможности</w:t>
      </w:r>
      <w:bookmarkEnd w:id="137"/>
    </w:p>
    <w:bookmarkEnd w:id="138"/>
    <w:p w:rsidR="009734D9" w:rsidRPr="009734D9" w:rsidRDefault="009734D9" w:rsidP="009734D9">
      <w:pPr>
        <w:pStyle w:val="ab"/>
      </w:pPr>
      <w:r w:rsidRPr="009734D9">
        <w:t>Говорят, подавший совсем недавно в отставку глава а</w:t>
      </w:r>
      <w:r w:rsidRPr="009734D9">
        <w:t>д</w:t>
      </w:r>
      <w:r w:rsidRPr="009734D9">
        <w:t xml:space="preserve">министрации Рязани Виталий Артёмов приезжал в мэрию на улице Радищева в 6 часов утра. Но дело не в </w:t>
      </w:r>
      <w:proofErr w:type="spellStart"/>
      <w:r w:rsidRPr="009734D9">
        <w:t>трудог</w:t>
      </w:r>
      <w:r w:rsidRPr="009734D9">
        <w:t>о</w:t>
      </w:r>
      <w:r w:rsidRPr="009734D9">
        <w:t>лизме</w:t>
      </w:r>
      <w:proofErr w:type="spellEnd"/>
      <w:r w:rsidRPr="009734D9">
        <w:t xml:space="preserve"> градоначальника, а в том, что ему от своего дома в Московском районе было очень сложно по пробкам доб</w:t>
      </w:r>
      <w:r w:rsidRPr="009734D9">
        <w:t>и</w:t>
      </w:r>
      <w:r w:rsidRPr="009734D9">
        <w:t>раться на работу в час пик. На велосипеде В</w:t>
      </w:r>
      <w:r w:rsidR="00C2458F">
        <w:t>.Артемов</w:t>
      </w:r>
      <w:r w:rsidRPr="009734D9">
        <w:t xml:space="preserve"> е</w:t>
      </w:r>
      <w:r w:rsidRPr="009734D9">
        <w:t>з</w:t>
      </w:r>
      <w:r w:rsidRPr="009734D9">
        <w:t>дить по примеру европейских мэров почему-то не зах</w:t>
      </w:r>
      <w:r w:rsidRPr="009734D9">
        <w:t>о</w:t>
      </w:r>
      <w:r w:rsidRPr="009734D9">
        <w:t xml:space="preserve">тел, а вертолет ему за бюджетный счет не приобрели. Да что там, даже </w:t>
      </w:r>
      <w:proofErr w:type="gramStart"/>
      <w:r w:rsidRPr="009734D9">
        <w:t>мигалки</w:t>
      </w:r>
      <w:proofErr w:type="gramEnd"/>
      <w:r w:rsidRPr="009734D9">
        <w:t xml:space="preserve"> — и той не было.</w:t>
      </w:r>
      <w:r w:rsidR="00C2458F">
        <w:t xml:space="preserve"> </w:t>
      </w:r>
      <w:r w:rsidRPr="009734D9">
        <w:t xml:space="preserve">Как тут не вспомнить, что </w:t>
      </w:r>
      <w:r w:rsidR="00C2458F">
        <w:t>В.</w:t>
      </w:r>
      <w:r w:rsidRPr="009734D9">
        <w:t>Артёмов еще в прошлом году заявлял о запрете подчиненным пользоваться служебными авто. Тогда он говорил, что если руководители подразделений будут самостоятельно передвигаться по городу, то увидят больше недостатков и более эффективно будут их устр</w:t>
      </w:r>
      <w:r w:rsidRPr="009734D9">
        <w:t>а</w:t>
      </w:r>
      <w:r w:rsidRPr="009734D9">
        <w:t>нять. Однако с тех пор ни одного заместителя мэра в о</w:t>
      </w:r>
      <w:r w:rsidRPr="009734D9">
        <w:t>б</w:t>
      </w:r>
      <w:r w:rsidRPr="009734D9">
        <w:t>щественном транспорте не видели — впрочем, как и его самого. Между тем развитие муниципального транспорта в Рязани было бы способно решить сразу несколько г</w:t>
      </w:r>
      <w:r w:rsidRPr="009734D9">
        <w:t>о</w:t>
      </w:r>
      <w:r w:rsidRPr="009734D9">
        <w:t>родских проблем, в том числе и пресловутые автомобил</w:t>
      </w:r>
      <w:r w:rsidRPr="009734D9">
        <w:t>ь</w:t>
      </w:r>
      <w:r w:rsidRPr="009734D9">
        <w:t xml:space="preserve">ные пробки. Однако </w:t>
      </w:r>
      <w:proofErr w:type="spellStart"/>
      <w:r w:rsidRPr="009734D9">
        <w:t>рязанцы</w:t>
      </w:r>
      <w:proofErr w:type="spellEnd"/>
      <w:r w:rsidRPr="009734D9">
        <w:t xml:space="preserve"> отказываться от своих ли</w:t>
      </w:r>
      <w:r w:rsidRPr="009734D9">
        <w:t>ч</w:t>
      </w:r>
      <w:r w:rsidRPr="009734D9">
        <w:t xml:space="preserve">ных </w:t>
      </w:r>
      <w:r w:rsidR="00721648">
        <w:t>«</w:t>
      </w:r>
      <w:r w:rsidRPr="009734D9">
        <w:t>железных коней</w:t>
      </w:r>
      <w:r w:rsidR="00721648">
        <w:t>»</w:t>
      </w:r>
      <w:r w:rsidRPr="009734D9">
        <w:t xml:space="preserve"> не спешат — по сведениям Ро</w:t>
      </w:r>
      <w:r w:rsidRPr="009734D9">
        <w:t>с</w:t>
      </w:r>
      <w:r w:rsidRPr="009734D9">
        <w:t>стата, регион находится в тройке лидеров по автомобил</w:t>
      </w:r>
      <w:r w:rsidRPr="009734D9">
        <w:t>и</w:t>
      </w:r>
      <w:r w:rsidRPr="009734D9">
        <w:t>зации населения. И это несмотря на то, что стоимость проезда в троллейбусах и автобусах составляет всего 15 руб. Для коммерческих перевозчиков тарифы установл</w:t>
      </w:r>
      <w:r w:rsidRPr="009734D9">
        <w:t>е</w:t>
      </w:r>
      <w:r w:rsidRPr="009734D9">
        <w:t>ны в том же объеме.</w:t>
      </w:r>
      <w:r w:rsidR="00C2458F">
        <w:t xml:space="preserve"> </w:t>
      </w:r>
      <w:r w:rsidRPr="009734D9">
        <w:t>В среднем на маршрут в Рязани еж</w:t>
      </w:r>
      <w:r w:rsidRPr="009734D9">
        <w:t>е</w:t>
      </w:r>
      <w:r w:rsidRPr="009734D9">
        <w:t>дневно выходят порядка 120 троллейбусов и чуть более 100 автобусов. Кроме того, в городе официально зарег</w:t>
      </w:r>
      <w:r w:rsidRPr="009734D9">
        <w:t>и</w:t>
      </w:r>
      <w:r w:rsidRPr="009734D9">
        <w:t xml:space="preserve">стрировано 1244 маршрутки. Самым </w:t>
      </w:r>
      <w:proofErr w:type="spellStart"/>
      <w:r w:rsidRPr="009734D9">
        <w:t>экологичным</w:t>
      </w:r>
      <w:proofErr w:type="spellEnd"/>
      <w:r w:rsidRPr="009734D9">
        <w:t xml:space="preserve"> видом общественного транспорта сегодня является троллейбус. Трамвайное движение было закрыто в 2010 году. До этого </w:t>
      </w:r>
      <w:proofErr w:type="gramStart"/>
      <w:r w:rsidRPr="009734D9">
        <w:t>единственная</w:t>
      </w:r>
      <w:proofErr w:type="gramEnd"/>
      <w:r w:rsidRPr="009734D9">
        <w:t xml:space="preserve"> трамвайная располагалась на окраине гор</w:t>
      </w:r>
      <w:r w:rsidRPr="009734D9">
        <w:t>о</w:t>
      </w:r>
      <w:r w:rsidRPr="009734D9">
        <w:t>да и служила для связи с нефтеперерабатывающим зав</w:t>
      </w:r>
      <w:r w:rsidRPr="009734D9">
        <w:t>о</w:t>
      </w:r>
      <w:r w:rsidRPr="009734D9">
        <w:t>дом. Отличительной особенностью рязанского трамвая являлось то обстоятельство, что на момент его пуска (1963 год) в городе уже существовало троллейбусное с</w:t>
      </w:r>
      <w:r w:rsidRPr="009734D9">
        <w:t>о</w:t>
      </w:r>
      <w:r w:rsidRPr="009734D9">
        <w:t>общение, что является единственным примером такого рода в СССР.</w:t>
      </w:r>
      <w:r w:rsidR="00C2458F">
        <w:t xml:space="preserve"> </w:t>
      </w:r>
      <w:r w:rsidRPr="009734D9">
        <w:t>Основная проблема с транспортом в Рязани — в его техническом состоянии. Больше половины парка Рязани нуждается в замене, но денег в бюджете на это не предусмотрено. В этом году в Рязани не будет закуплено ни одного нового автобуса или троллейбуса. Программа замены транспортного парка, несмотря на призывы г</w:t>
      </w:r>
      <w:r w:rsidRPr="009734D9">
        <w:t>у</w:t>
      </w:r>
      <w:r w:rsidRPr="009734D9">
        <w:t>бернатора, не разработана.</w:t>
      </w:r>
      <w:r w:rsidR="00C2458F">
        <w:t xml:space="preserve"> </w:t>
      </w:r>
      <w:r w:rsidRPr="009734D9">
        <w:t>Существуют проблемы и с соблюдением интервалов движения. Сюжет, посвяще</w:t>
      </w:r>
      <w:r w:rsidRPr="009734D9">
        <w:t>н</w:t>
      </w:r>
      <w:r w:rsidRPr="009734D9">
        <w:t>ный данной теме, весной даже выходил в эфир федерал</w:t>
      </w:r>
      <w:r w:rsidRPr="009734D9">
        <w:t>ь</w:t>
      </w:r>
      <w:r w:rsidRPr="009734D9">
        <w:t xml:space="preserve">ного </w:t>
      </w:r>
      <w:r w:rsidR="00721648">
        <w:t>«</w:t>
      </w:r>
      <w:r w:rsidRPr="009734D9">
        <w:t>Первого канала</w:t>
      </w:r>
      <w:r w:rsidR="00721648">
        <w:t>»</w:t>
      </w:r>
      <w:r w:rsidRPr="009734D9">
        <w:t>. Кондукторы и водители жалую</w:t>
      </w:r>
      <w:r w:rsidRPr="009734D9">
        <w:t>т</w:t>
      </w:r>
      <w:r w:rsidRPr="009734D9">
        <w:t>ся на низкую оплату труда и сложные условия работы, в том числе отсутствие туалетов на конечных остановках.</w:t>
      </w:r>
      <w:r w:rsidR="00C2458F">
        <w:t xml:space="preserve"> </w:t>
      </w:r>
      <w:r w:rsidRPr="009734D9">
        <w:t>Система коммерческого транспорта в областном центре довольно развита — только вместо более вместительных автобусов используются в основном маршрутки, все ра</w:t>
      </w:r>
      <w:r w:rsidRPr="009734D9">
        <w:t>в</w:t>
      </w:r>
      <w:r w:rsidRPr="009734D9">
        <w:t>но создающие трудности на дорогах.</w:t>
      </w:r>
      <w:r w:rsidR="00C2458F">
        <w:t xml:space="preserve"> </w:t>
      </w:r>
      <w:r w:rsidRPr="009734D9">
        <w:t>Многочисленные частные перевозчики, контакты с которыми муниципал</w:t>
      </w:r>
      <w:r w:rsidRPr="009734D9">
        <w:t>и</w:t>
      </w:r>
      <w:r w:rsidRPr="009734D9">
        <w:t>тет заключает сроком на 5 лет, также подвергаются кр</w:t>
      </w:r>
      <w:r w:rsidRPr="009734D9">
        <w:t>и</w:t>
      </w:r>
      <w:r w:rsidRPr="009734D9">
        <w:t>тике за несоблюдение графиков движения и злостные н</w:t>
      </w:r>
      <w:r w:rsidRPr="009734D9">
        <w:t>а</w:t>
      </w:r>
      <w:r w:rsidRPr="009734D9">
        <w:t xml:space="preserve">рушения ПДД, которые провоцируют аварии. Остаются вопросы и к состоянию маршруток. Так, в этом году </w:t>
      </w:r>
      <w:r w:rsidRPr="009734D9">
        <w:lastRenderedPageBreak/>
        <w:t>ГИ</w:t>
      </w:r>
      <w:proofErr w:type="gramStart"/>
      <w:r w:rsidRPr="009734D9">
        <w:t>БДД пр</w:t>
      </w:r>
      <w:proofErr w:type="gramEnd"/>
      <w:r w:rsidRPr="009734D9">
        <w:t>овела рейд по выявлению водителей маршру</w:t>
      </w:r>
      <w:r w:rsidRPr="009734D9">
        <w:t>т</w:t>
      </w:r>
      <w:r w:rsidRPr="009734D9">
        <w:t>ных такси и автобусов, управлявших технически неи</w:t>
      </w:r>
      <w:r w:rsidRPr="009734D9">
        <w:t>с</w:t>
      </w:r>
      <w:r w:rsidRPr="009734D9">
        <w:t>правными транспортными средствами. Выявлено 14 те</w:t>
      </w:r>
      <w:r w:rsidRPr="009734D9">
        <w:t>х</w:t>
      </w:r>
      <w:r w:rsidRPr="009734D9">
        <w:t xml:space="preserve">нически неисправных. </w:t>
      </w:r>
      <w:r w:rsidR="00721648">
        <w:t>«</w:t>
      </w:r>
      <w:r w:rsidRPr="009734D9">
        <w:t xml:space="preserve">Со стороны должностных лиц коммерческих перевозчиков в Рязани </w:t>
      </w:r>
      <w:proofErr w:type="gramStart"/>
      <w:r w:rsidRPr="009734D9">
        <w:t>контроль за</w:t>
      </w:r>
      <w:proofErr w:type="gramEnd"/>
      <w:r w:rsidRPr="009734D9">
        <w:t xml:space="preserve"> состо</w:t>
      </w:r>
      <w:r w:rsidRPr="009734D9">
        <w:t>я</w:t>
      </w:r>
      <w:r w:rsidRPr="009734D9">
        <w:t>нием их транспортных средств ослаблен</w:t>
      </w:r>
      <w:r w:rsidR="00721648">
        <w:t>»</w:t>
      </w:r>
      <w:r w:rsidRPr="009734D9">
        <w:t>, — сделала в</w:t>
      </w:r>
      <w:r w:rsidRPr="009734D9">
        <w:t>ы</w:t>
      </w:r>
      <w:r w:rsidRPr="009734D9">
        <w:t>вод Госавтоинспекция.</w:t>
      </w:r>
      <w:r w:rsidR="00C2458F">
        <w:t xml:space="preserve"> </w:t>
      </w:r>
      <w:r w:rsidRPr="009734D9">
        <w:t>Нужно отметить, что власти в п</w:t>
      </w:r>
      <w:r w:rsidRPr="009734D9">
        <w:t>о</w:t>
      </w:r>
      <w:r w:rsidRPr="009734D9">
        <w:t>следнее время делали некоторые шаги, направленные на стимулирование пользования общественным транспо</w:t>
      </w:r>
      <w:r w:rsidRPr="009734D9">
        <w:t>р</w:t>
      </w:r>
      <w:r w:rsidRPr="009734D9">
        <w:t>том. Транспортные средства оснащаются бортовым нав</w:t>
      </w:r>
      <w:r w:rsidRPr="009734D9">
        <w:t>и</w:t>
      </w:r>
      <w:r w:rsidRPr="009734D9">
        <w:t>гационно-связным оборудованием, обеспечивающим п</w:t>
      </w:r>
      <w:r w:rsidRPr="009734D9">
        <w:t>о</w:t>
      </w:r>
      <w:r w:rsidRPr="009734D9">
        <w:t>зиционирование подвижных объектов по сигналам гл</w:t>
      </w:r>
      <w:r w:rsidRPr="009734D9">
        <w:t>о</w:t>
      </w:r>
      <w:r w:rsidRPr="009734D9">
        <w:t xml:space="preserve">бальных навигационных спутниковых систем (можно следить на сайте). К концу года, по словам министра транспорта и автомобильных дорог Рязанской области Евгения </w:t>
      </w:r>
      <w:proofErr w:type="spellStart"/>
      <w:r w:rsidRPr="009734D9">
        <w:t>Межорина</w:t>
      </w:r>
      <w:proofErr w:type="spellEnd"/>
      <w:r w:rsidRPr="009734D9">
        <w:t>, уже 50 остановок должны быть об</w:t>
      </w:r>
      <w:r w:rsidRPr="009734D9">
        <w:t>о</w:t>
      </w:r>
      <w:r w:rsidRPr="009734D9">
        <w:t>рудованы электронными табло.</w:t>
      </w:r>
      <w:r w:rsidR="00C2458F">
        <w:t xml:space="preserve"> </w:t>
      </w:r>
      <w:r w:rsidRPr="009734D9">
        <w:t>Внедряется автоматиз</w:t>
      </w:r>
      <w:r w:rsidRPr="009734D9">
        <w:t>и</w:t>
      </w:r>
      <w:r w:rsidRPr="009734D9">
        <w:t>рованная система учета оплаты проезда в пассажирском транспорте для граждан, имеющих право на меры соц</w:t>
      </w:r>
      <w:r w:rsidRPr="009734D9">
        <w:t>и</w:t>
      </w:r>
      <w:r w:rsidRPr="009734D9">
        <w:t xml:space="preserve">альной поддержки. Принципиально принято решение об организации в центре города платных </w:t>
      </w:r>
      <w:proofErr w:type="spellStart"/>
      <w:r w:rsidRPr="009734D9">
        <w:t>автопарковок</w:t>
      </w:r>
      <w:proofErr w:type="spellEnd"/>
      <w:r w:rsidRPr="009734D9">
        <w:t xml:space="preserve"> — это заставит многих офисных работников добираться до работы на троллейбусах. В таком случае личные машины можно использовать лишь для загородных поездок или </w:t>
      </w:r>
      <w:r w:rsidR="00721648">
        <w:t>«</w:t>
      </w:r>
      <w:r w:rsidRPr="009734D9">
        <w:t>путешествий</w:t>
      </w:r>
      <w:r w:rsidR="00721648">
        <w:t>»</w:t>
      </w:r>
      <w:r w:rsidRPr="009734D9">
        <w:t xml:space="preserve"> в супермар</w:t>
      </w:r>
      <w:r w:rsidR="00C2458F">
        <w:t xml:space="preserve">кеты за продуктами. </w:t>
      </w:r>
      <w:r w:rsidRPr="009734D9">
        <w:t>По пр</w:t>
      </w:r>
      <w:r w:rsidRPr="009734D9">
        <w:t>и</w:t>
      </w:r>
      <w:r w:rsidRPr="009734D9">
        <w:t>чине узости дорог в Рязани организация выделенных п</w:t>
      </w:r>
      <w:r w:rsidRPr="009734D9">
        <w:t>о</w:t>
      </w:r>
      <w:r w:rsidRPr="009734D9">
        <w:t>лос движения для общественного транспорта, к сожал</w:t>
      </w:r>
      <w:r w:rsidRPr="009734D9">
        <w:t>е</w:t>
      </w:r>
      <w:r w:rsidRPr="009734D9">
        <w:t xml:space="preserve">нию, затруднительна. К тому же, нет уверенности, что другие участники дорожного движения будут соблюдать правила, а ГИБДД — следить за ними. Ведь сегодня даже на самой центральной улице города, под самыми окнами областного правительства, из-за незаконной парковки одна полоса и так является постоянно </w:t>
      </w:r>
      <w:r w:rsidR="00721648">
        <w:t>«</w:t>
      </w:r>
      <w:r w:rsidRPr="009734D9">
        <w:t>выключен</w:t>
      </w:r>
      <w:r w:rsidR="00C2458F">
        <w:t>ной</w:t>
      </w:r>
      <w:r w:rsidR="00721648">
        <w:t>»</w:t>
      </w:r>
      <w:r w:rsidR="00C2458F">
        <w:t xml:space="preserve">. </w:t>
      </w:r>
      <w:r w:rsidRPr="009734D9">
        <w:t>Для решения проблем с общественным транспортом в Рязани в первую очередь необходимо осознать, что мун</w:t>
      </w:r>
      <w:r w:rsidRPr="009734D9">
        <w:t>и</w:t>
      </w:r>
      <w:r w:rsidRPr="009734D9">
        <w:t xml:space="preserve">ципальные перевозки — это не бизнес, а социальная функция. </w:t>
      </w:r>
      <w:proofErr w:type="gramStart"/>
      <w:r w:rsidRPr="009734D9">
        <w:t xml:space="preserve">Тогда прекратятся и разговоры о необходимости доведения платы за проезд до </w:t>
      </w:r>
      <w:r w:rsidR="00721648">
        <w:t>«</w:t>
      </w:r>
      <w:r w:rsidRPr="009734D9">
        <w:t>экономически обоснова</w:t>
      </w:r>
      <w:r w:rsidRPr="009734D9">
        <w:t>н</w:t>
      </w:r>
      <w:r w:rsidRPr="009734D9">
        <w:t>ной</w:t>
      </w:r>
      <w:r w:rsidR="00721648">
        <w:t>»</w:t>
      </w:r>
      <w:r w:rsidRPr="009734D9">
        <w:t>, и дополнительные бюджетные средства на приобр</w:t>
      </w:r>
      <w:r w:rsidRPr="009734D9">
        <w:t>е</w:t>
      </w:r>
      <w:r w:rsidRPr="009734D9">
        <w:t>тение троллейбусов найдутся.</w:t>
      </w:r>
      <w:proofErr w:type="gramEnd"/>
      <w:r w:rsidRPr="009734D9">
        <w:t xml:space="preserve"> Сегодня одна единица ст</w:t>
      </w:r>
      <w:r w:rsidRPr="009734D9">
        <w:t>о</w:t>
      </w:r>
      <w:r w:rsidRPr="009734D9">
        <w:t xml:space="preserve">ит, по признанию самих властей, 7 </w:t>
      </w:r>
      <w:proofErr w:type="spellStart"/>
      <w:proofErr w:type="gramStart"/>
      <w:r w:rsidRPr="009734D9">
        <w:t>млн</w:t>
      </w:r>
      <w:proofErr w:type="spellEnd"/>
      <w:proofErr w:type="gramEnd"/>
      <w:r w:rsidRPr="009734D9">
        <w:t xml:space="preserve"> руб. Чтобы зам</w:t>
      </w:r>
      <w:r w:rsidRPr="009734D9">
        <w:t>е</w:t>
      </w:r>
      <w:r w:rsidRPr="009734D9">
        <w:t xml:space="preserve">нить хотя бы четверть устаревших </w:t>
      </w:r>
      <w:r w:rsidR="00721648">
        <w:t>«</w:t>
      </w:r>
      <w:r w:rsidRPr="009734D9">
        <w:t>рогатых</w:t>
      </w:r>
      <w:r w:rsidR="00721648">
        <w:t>»</w:t>
      </w:r>
      <w:r w:rsidRPr="009734D9">
        <w:t xml:space="preserve"> на новые, требуется 210 </w:t>
      </w:r>
      <w:proofErr w:type="spellStart"/>
      <w:r w:rsidRPr="009734D9">
        <w:t>млн</w:t>
      </w:r>
      <w:proofErr w:type="spellEnd"/>
      <w:r w:rsidRPr="009734D9">
        <w:t xml:space="preserve"> руб. Сумма, конечно, немаленькая, но не сказать что неподъемная. Тем более, для не муниц</w:t>
      </w:r>
      <w:r w:rsidRPr="009734D9">
        <w:t>и</w:t>
      </w:r>
      <w:r w:rsidRPr="009734D9">
        <w:t>пального, а областного бюджета.</w:t>
      </w:r>
    </w:p>
    <w:p w:rsidR="005479DA" w:rsidRDefault="005479DA">
      <w:pPr>
        <w:pStyle w:val="ae"/>
      </w:pPr>
      <w:bookmarkStart w:id="139" w:name="_Toc403983717"/>
      <w:r>
        <w:t>Самарская область</w:t>
      </w:r>
      <w:bookmarkEnd w:id="139"/>
    </w:p>
    <w:p w:rsidR="001748FA" w:rsidRDefault="001748FA">
      <w:pPr>
        <w:pStyle w:val="af1"/>
      </w:pPr>
      <w:bookmarkStart w:id="140" w:name="_Toc403983718"/>
      <w:r>
        <w:t>Тольятти</w:t>
      </w:r>
      <w:bookmarkEnd w:id="140"/>
    </w:p>
    <w:p w:rsidR="001748FA" w:rsidRDefault="001748FA" w:rsidP="001748FA">
      <w:pPr>
        <w:pStyle w:val="aa"/>
      </w:pPr>
      <w:bookmarkStart w:id="141" w:name="_Toc403983719"/>
      <w:r>
        <w:t>— Депутаты против повышения платы за проезд в о</w:t>
      </w:r>
      <w:r>
        <w:t>б</w:t>
      </w:r>
      <w:r>
        <w:t>щественном транспорте</w:t>
      </w:r>
      <w:bookmarkEnd w:id="141"/>
    </w:p>
    <w:p w:rsidR="001748FA" w:rsidRPr="001748FA" w:rsidRDefault="001748FA" w:rsidP="001748FA">
      <w:pPr>
        <w:pStyle w:val="ab"/>
        <w:rPr>
          <w:szCs w:val="15"/>
        </w:rPr>
      </w:pPr>
      <w:r w:rsidRPr="001748FA">
        <w:rPr>
          <w:szCs w:val="15"/>
        </w:rPr>
        <w:t>С нового года муниципальный транспорт нашего города будет работать в рамках новой Концепции развития ули</w:t>
      </w:r>
      <w:r w:rsidRPr="001748FA">
        <w:rPr>
          <w:szCs w:val="15"/>
        </w:rPr>
        <w:t>ч</w:t>
      </w:r>
      <w:r w:rsidRPr="001748FA">
        <w:rPr>
          <w:szCs w:val="15"/>
        </w:rPr>
        <w:t>но-дорожной сети Тольятти. Документ был разработан и принят мэрией города. Население, особенно социально не защищенные слои, опасаются, не приведет ли принятие этого документа к повышению стоимости проезда. С этим вопросом тольяттинцы неоднократно обращались к своим депутатам в городскую Думу. Чтобы не допустить пов</w:t>
      </w:r>
      <w:r w:rsidRPr="001748FA">
        <w:rPr>
          <w:szCs w:val="15"/>
        </w:rPr>
        <w:t>ы</w:t>
      </w:r>
      <w:r w:rsidRPr="001748FA">
        <w:rPr>
          <w:szCs w:val="15"/>
        </w:rPr>
        <w:t>шения стоимости проезда, депутаты обратились к мэру Автограда, сообщается на сайте думы.</w:t>
      </w:r>
      <w:r>
        <w:rPr>
          <w:szCs w:val="15"/>
        </w:rPr>
        <w:t xml:space="preserve"> </w:t>
      </w:r>
      <w:r w:rsidRPr="001748FA">
        <w:rPr>
          <w:szCs w:val="15"/>
        </w:rPr>
        <w:t>В обращении в частности говорится, что отбор перевозчиков для осущ</w:t>
      </w:r>
      <w:r w:rsidRPr="001748FA">
        <w:rPr>
          <w:szCs w:val="15"/>
        </w:rPr>
        <w:t>е</w:t>
      </w:r>
      <w:r w:rsidRPr="001748FA">
        <w:rPr>
          <w:szCs w:val="15"/>
        </w:rPr>
        <w:t>ствления регулярных перевозок по всем внутри муниц</w:t>
      </w:r>
      <w:r w:rsidRPr="001748FA">
        <w:rPr>
          <w:szCs w:val="15"/>
        </w:rPr>
        <w:t>и</w:t>
      </w:r>
      <w:r w:rsidRPr="001748FA">
        <w:rPr>
          <w:szCs w:val="15"/>
        </w:rPr>
        <w:t xml:space="preserve">пальным маршрутам в городе будет производиться путем заключения договоров по итогам проведения в 2014 году конкурсов. При этом в конкурсной документации размер </w:t>
      </w:r>
      <w:r w:rsidRPr="001748FA">
        <w:rPr>
          <w:szCs w:val="15"/>
        </w:rPr>
        <w:lastRenderedPageBreak/>
        <w:t>платы за проезд пассажиров или предельный максимал</w:t>
      </w:r>
      <w:r w:rsidRPr="001748FA">
        <w:rPr>
          <w:szCs w:val="15"/>
        </w:rPr>
        <w:t>ь</w:t>
      </w:r>
      <w:r w:rsidRPr="001748FA">
        <w:rPr>
          <w:szCs w:val="15"/>
        </w:rPr>
        <w:t>ный уровень платы не определен.</w:t>
      </w:r>
      <w:r>
        <w:rPr>
          <w:szCs w:val="15"/>
        </w:rPr>
        <w:t xml:space="preserve"> </w:t>
      </w:r>
      <w:r w:rsidRPr="001748FA">
        <w:rPr>
          <w:szCs w:val="15"/>
        </w:rPr>
        <w:t>До настоящего времени Правительство Самарской области не установило пр</w:t>
      </w:r>
      <w:r w:rsidRPr="001748FA">
        <w:rPr>
          <w:szCs w:val="15"/>
        </w:rPr>
        <w:t>е</w:t>
      </w:r>
      <w:r w:rsidRPr="001748FA">
        <w:rPr>
          <w:szCs w:val="15"/>
        </w:rPr>
        <w:t>дельный максимальный уровень тарифа на перевозки па</w:t>
      </w:r>
      <w:r w:rsidRPr="001748FA">
        <w:rPr>
          <w:szCs w:val="15"/>
        </w:rPr>
        <w:t>с</w:t>
      </w:r>
      <w:r w:rsidRPr="001748FA">
        <w:rPr>
          <w:szCs w:val="15"/>
        </w:rPr>
        <w:t xml:space="preserve">сажиров и провоз багажа по </w:t>
      </w:r>
      <w:proofErr w:type="spellStart"/>
      <w:r w:rsidRPr="001748FA">
        <w:rPr>
          <w:szCs w:val="15"/>
        </w:rPr>
        <w:t>внутримуниципальным</w:t>
      </w:r>
      <w:proofErr w:type="spellEnd"/>
      <w:r w:rsidRPr="001748FA">
        <w:rPr>
          <w:szCs w:val="15"/>
        </w:rPr>
        <w:t xml:space="preserve"> ма</w:t>
      </w:r>
      <w:r w:rsidRPr="001748FA">
        <w:rPr>
          <w:szCs w:val="15"/>
        </w:rPr>
        <w:t>р</w:t>
      </w:r>
      <w:r w:rsidRPr="001748FA">
        <w:rPr>
          <w:szCs w:val="15"/>
        </w:rPr>
        <w:t>шрутам.</w:t>
      </w:r>
      <w:r>
        <w:rPr>
          <w:szCs w:val="15"/>
        </w:rPr>
        <w:t xml:space="preserve"> </w:t>
      </w:r>
      <w:r w:rsidRPr="001748FA">
        <w:rPr>
          <w:szCs w:val="15"/>
        </w:rPr>
        <w:t xml:space="preserve">Депутатский корпус единогласно поддержал коллег из фракции </w:t>
      </w:r>
      <w:r w:rsidR="00721648">
        <w:rPr>
          <w:szCs w:val="15"/>
        </w:rPr>
        <w:t>«</w:t>
      </w:r>
      <w:r w:rsidRPr="001748FA">
        <w:rPr>
          <w:szCs w:val="15"/>
        </w:rPr>
        <w:t>Единая Россия</w:t>
      </w:r>
      <w:r w:rsidR="00721648">
        <w:rPr>
          <w:szCs w:val="15"/>
        </w:rPr>
        <w:t>»</w:t>
      </w:r>
      <w:r w:rsidRPr="001748FA">
        <w:rPr>
          <w:szCs w:val="15"/>
        </w:rPr>
        <w:t xml:space="preserve"> </w:t>
      </w:r>
      <w:r w:rsidR="00F050ED">
        <w:rPr>
          <w:szCs w:val="15"/>
        </w:rPr>
        <w:t>—</w:t>
      </w:r>
      <w:r w:rsidRPr="001748FA">
        <w:rPr>
          <w:szCs w:val="15"/>
        </w:rPr>
        <w:t xml:space="preserve"> думцы направили обращение к главе города, чтобы исполнительная власть приняла действенные меры по обеспечению социальной защищенности жителей города от резкого увеличения платы за проезд пассажиров и провоз багажа (для мун</w:t>
      </w:r>
      <w:r w:rsidRPr="001748FA">
        <w:rPr>
          <w:szCs w:val="15"/>
        </w:rPr>
        <w:t>и</w:t>
      </w:r>
      <w:r w:rsidRPr="001748FA">
        <w:rPr>
          <w:szCs w:val="15"/>
        </w:rPr>
        <w:t>ципального транспорта и коммерческих пере</w:t>
      </w:r>
      <w:r>
        <w:rPr>
          <w:szCs w:val="15"/>
        </w:rPr>
        <w:t>возчиков) с 1 января 2015 года.</w:t>
      </w:r>
    </w:p>
    <w:p w:rsidR="005479DA" w:rsidRDefault="005479DA">
      <w:pPr>
        <w:pStyle w:val="ae"/>
      </w:pPr>
      <w:bookmarkStart w:id="142" w:name="_Toc190000262"/>
      <w:bookmarkStart w:id="143" w:name="_Toc403983720"/>
      <w:bookmarkEnd w:id="135"/>
      <w:r>
        <w:t>Свердловская область</w:t>
      </w:r>
      <w:bookmarkEnd w:id="142"/>
      <w:bookmarkEnd w:id="143"/>
    </w:p>
    <w:p w:rsidR="005479DA" w:rsidRDefault="005479DA">
      <w:pPr>
        <w:pStyle w:val="af1"/>
      </w:pPr>
      <w:bookmarkStart w:id="144" w:name="_Toc190000264"/>
      <w:bookmarkStart w:id="145" w:name="_Toc403983721"/>
      <w:r>
        <w:t>Екатеринбург</w:t>
      </w:r>
      <w:bookmarkEnd w:id="144"/>
      <w:bookmarkEnd w:id="145"/>
    </w:p>
    <w:p w:rsidR="00353933" w:rsidRDefault="00353933" w:rsidP="00353933">
      <w:pPr>
        <w:pStyle w:val="aa"/>
      </w:pPr>
      <w:bookmarkStart w:id="146" w:name="_Toc403983722"/>
      <w:r>
        <w:t>— Мэрия пообещала не поднимать стоимость проезда в общественном транспорте</w:t>
      </w:r>
      <w:bookmarkEnd w:id="146"/>
    </w:p>
    <w:p w:rsidR="00353933" w:rsidRPr="00353933" w:rsidRDefault="00353933" w:rsidP="00353933">
      <w:pPr>
        <w:pStyle w:val="ab"/>
        <w:rPr>
          <w:szCs w:val="20"/>
        </w:rPr>
      </w:pPr>
      <w:r w:rsidRPr="00353933">
        <w:rPr>
          <w:szCs w:val="20"/>
        </w:rPr>
        <w:t>Введение новых тарифов для льготников на проезд в о</w:t>
      </w:r>
      <w:r w:rsidRPr="00353933">
        <w:rPr>
          <w:szCs w:val="20"/>
        </w:rPr>
        <w:t>б</w:t>
      </w:r>
      <w:r w:rsidRPr="00353933">
        <w:rPr>
          <w:szCs w:val="20"/>
        </w:rPr>
        <w:t xml:space="preserve">щественном транспорте Екатеринбурга никак не скажется на стоимости проезда для обычных граждан, </w:t>
      </w:r>
      <w:r w:rsidR="00F050ED">
        <w:rPr>
          <w:szCs w:val="20"/>
        </w:rPr>
        <w:t>—</w:t>
      </w:r>
      <w:r w:rsidRPr="00353933">
        <w:rPr>
          <w:szCs w:val="20"/>
        </w:rPr>
        <w:t xml:space="preserve"> заявил в ходе общения с горожанами по </w:t>
      </w:r>
      <w:r w:rsidR="00721648">
        <w:rPr>
          <w:szCs w:val="20"/>
        </w:rPr>
        <w:t>«</w:t>
      </w:r>
      <w:r w:rsidRPr="00353933">
        <w:rPr>
          <w:szCs w:val="20"/>
        </w:rPr>
        <w:t>горячей линии</w:t>
      </w:r>
      <w:r w:rsidR="00721648">
        <w:rPr>
          <w:szCs w:val="20"/>
        </w:rPr>
        <w:t>»</w:t>
      </w:r>
      <w:r w:rsidRPr="00353933">
        <w:rPr>
          <w:szCs w:val="20"/>
        </w:rPr>
        <w:t xml:space="preserve"> предс</w:t>
      </w:r>
      <w:r w:rsidRPr="00353933">
        <w:rPr>
          <w:szCs w:val="20"/>
        </w:rPr>
        <w:t>е</w:t>
      </w:r>
      <w:r w:rsidRPr="00353933">
        <w:rPr>
          <w:szCs w:val="20"/>
        </w:rPr>
        <w:t xml:space="preserve">датель комитета по транспорту администрации уральской столицы Алексей </w:t>
      </w:r>
      <w:proofErr w:type="spellStart"/>
      <w:r w:rsidRPr="00353933">
        <w:rPr>
          <w:szCs w:val="20"/>
        </w:rPr>
        <w:t>Курлыков</w:t>
      </w:r>
      <w:proofErr w:type="spellEnd"/>
      <w:r w:rsidRPr="00353933">
        <w:rPr>
          <w:szCs w:val="20"/>
        </w:rPr>
        <w:t xml:space="preserve">. Цена останется прежней </w:t>
      </w:r>
      <w:r w:rsidR="00F050ED">
        <w:rPr>
          <w:szCs w:val="20"/>
        </w:rPr>
        <w:t>—</w:t>
      </w:r>
      <w:r w:rsidRPr="00353933">
        <w:rPr>
          <w:szCs w:val="20"/>
        </w:rPr>
        <w:t xml:space="preserve"> 23 руб.</w:t>
      </w:r>
      <w:r>
        <w:rPr>
          <w:szCs w:val="20"/>
        </w:rPr>
        <w:t xml:space="preserve"> </w:t>
      </w:r>
      <w:r w:rsidRPr="00353933">
        <w:rPr>
          <w:szCs w:val="20"/>
        </w:rPr>
        <w:t>Как рассказали в пресс-службе мэрии, тема сто</w:t>
      </w:r>
      <w:r w:rsidRPr="00353933">
        <w:rPr>
          <w:szCs w:val="20"/>
        </w:rPr>
        <w:t>и</w:t>
      </w:r>
      <w:r w:rsidRPr="00353933">
        <w:rPr>
          <w:szCs w:val="20"/>
        </w:rPr>
        <w:t xml:space="preserve">мости проезда стала основной в ходе </w:t>
      </w:r>
      <w:r w:rsidR="00721648">
        <w:rPr>
          <w:szCs w:val="20"/>
        </w:rPr>
        <w:t>«</w:t>
      </w:r>
      <w:r w:rsidRPr="00353933">
        <w:rPr>
          <w:szCs w:val="20"/>
        </w:rPr>
        <w:t>горячей линии</w:t>
      </w:r>
      <w:r w:rsidR="00721648">
        <w:rPr>
          <w:szCs w:val="20"/>
        </w:rPr>
        <w:t>»</w:t>
      </w:r>
      <w:r w:rsidRPr="00353933">
        <w:rPr>
          <w:szCs w:val="20"/>
        </w:rPr>
        <w:t xml:space="preserve">. </w:t>
      </w:r>
      <w:proofErr w:type="spellStart"/>
      <w:r w:rsidRPr="00353933">
        <w:rPr>
          <w:szCs w:val="20"/>
        </w:rPr>
        <w:t>А</w:t>
      </w:r>
      <w:r>
        <w:rPr>
          <w:szCs w:val="20"/>
        </w:rPr>
        <w:t>.</w:t>
      </w:r>
      <w:r w:rsidRPr="00353933">
        <w:rPr>
          <w:szCs w:val="20"/>
        </w:rPr>
        <w:t>Курлыков</w:t>
      </w:r>
      <w:proofErr w:type="spellEnd"/>
      <w:r w:rsidRPr="00353933">
        <w:rPr>
          <w:szCs w:val="20"/>
        </w:rPr>
        <w:t xml:space="preserve"> в очередной раз рассказал о новом льготном тарифе и о том, как можно проголосовать за один из его вариантов.</w:t>
      </w:r>
      <w:r>
        <w:rPr>
          <w:szCs w:val="20"/>
        </w:rPr>
        <w:t xml:space="preserve"> С</w:t>
      </w:r>
      <w:r w:rsidRPr="00353933">
        <w:rPr>
          <w:szCs w:val="20"/>
        </w:rPr>
        <w:t xml:space="preserve"> 15 ноября для льготных групп населения Екатеринбурга измен</w:t>
      </w:r>
      <w:r>
        <w:rPr>
          <w:szCs w:val="20"/>
        </w:rPr>
        <w:t>ились</w:t>
      </w:r>
      <w:r w:rsidRPr="00353933">
        <w:rPr>
          <w:szCs w:val="20"/>
        </w:rPr>
        <w:t xml:space="preserve"> тарифы на проезд в общес</w:t>
      </w:r>
      <w:r w:rsidRPr="00353933">
        <w:rPr>
          <w:szCs w:val="20"/>
        </w:rPr>
        <w:t>т</w:t>
      </w:r>
      <w:r w:rsidRPr="00353933">
        <w:rPr>
          <w:szCs w:val="20"/>
        </w:rPr>
        <w:t>вен</w:t>
      </w:r>
      <w:r>
        <w:rPr>
          <w:szCs w:val="20"/>
        </w:rPr>
        <w:t>ном транспорте.</w:t>
      </w:r>
    </w:p>
    <w:p w:rsidR="00493D36" w:rsidRDefault="00493D36" w:rsidP="00493D36">
      <w:pPr>
        <w:pStyle w:val="aa"/>
      </w:pPr>
      <w:bookmarkStart w:id="147" w:name="_Toc403983723"/>
      <w:r>
        <w:t>— Бюджет на три года показали общественности</w:t>
      </w:r>
      <w:bookmarkEnd w:id="147"/>
    </w:p>
    <w:p w:rsidR="00493D36" w:rsidRDefault="00493D36" w:rsidP="00493D36">
      <w:pPr>
        <w:pStyle w:val="ab"/>
      </w:pPr>
      <w:r>
        <w:t xml:space="preserve">Проект бюджета Екатеринбурга на 2015 год и плановый период 2016-2017 годов </w:t>
      </w:r>
      <w:r w:rsidR="00721648">
        <w:t>«</w:t>
      </w:r>
      <w:r>
        <w:t>увидел свет</w:t>
      </w:r>
      <w:r w:rsidR="00721648">
        <w:t>»</w:t>
      </w:r>
      <w:r>
        <w:t xml:space="preserve">. По распоряжению главы администрации Александра </w:t>
      </w:r>
      <w:proofErr w:type="spellStart"/>
      <w:r>
        <w:t>Якоба</w:t>
      </w:r>
      <w:proofErr w:type="spellEnd"/>
      <w:r>
        <w:t xml:space="preserve"> документ опу</w:t>
      </w:r>
      <w:r>
        <w:t>б</w:t>
      </w:r>
      <w:r>
        <w:t xml:space="preserve">ликован на официальном портале города. В 2015 году доходная часть бюджета Екатеринбурга составит 31,16 </w:t>
      </w:r>
      <w:proofErr w:type="spellStart"/>
      <w:proofErr w:type="gramStart"/>
      <w:r>
        <w:t>млрд</w:t>
      </w:r>
      <w:proofErr w:type="spellEnd"/>
      <w:proofErr w:type="gramEnd"/>
      <w:r>
        <w:t xml:space="preserve"> руб</w:t>
      </w:r>
      <w:r w:rsidR="0069353F">
        <w:t>.</w:t>
      </w:r>
      <w:r>
        <w:t>, в 2016 году ожидается незначительное сокр</w:t>
      </w:r>
      <w:r>
        <w:t>а</w:t>
      </w:r>
      <w:r>
        <w:t xml:space="preserve">щение до 31,1 </w:t>
      </w:r>
      <w:proofErr w:type="spellStart"/>
      <w:r>
        <w:t>млрд</w:t>
      </w:r>
      <w:proofErr w:type="spellEnd"/>
      <w:r>
        <w:t xml:space="preserve">, в 2017 году увеличение доходной части до 32,4 </w:t>
      </w:r>
      <w:proofErr w:type="spellStart"/>
      <w:r>
        <w:t>млрд</w:t>
      </w:r>
      <w:proofErr w:type="spellEnd"/>
      <w:r>
        <w:t xml:space="preserve"> руб. Расходы городской казны в сл</w:t>
      </w:r>
      <w:r>
        <w:t>е</w:t>
      </w:r>
      <w:r>
        <w:t xml:space="preserve">дующем году составят 33,04 </w:t>
      </w:r>
      <w:proofErr w:type="spellStart"/>
      <w:r>
        <w:t>млрд</w:t>
      </w:r>
      <w:proofErr w:type="spellEnd"/>
      <w:r>
        <w:t xml:space="preserve">, в 2016 году </w:t>
      </w:r>
      <w:r w:rsidR="00F050ED">
        <w:t>—</w:t>
      </w:r>
      <w:r>
        <w:t xml:space="preserve"> 32,6 </w:t>
      </w:r>
      <w:proofErr w:type="spellStart"/>
      <w:r>
        <w:t>млрд</w:t>
      </w:r>
      <w:proofErr w:type="spellEnd"/>
      <w:r>
        <w:t xml:space="preserve">, в 2017 году </w:t>
      </w:r>
      <w:r w:rsidR="00F050ED">
        <w:t>—</w:t>
      </w:r>
      <w:r>
        <w:t xml:space="preserve"> 34,2 млрд.</w:t>
      </w:r>
      <w:r w:rsidR="0069353F">
        <w:t xml:space="preserve"> </w:t>
      </w:r>
      <w:r>
        <w:t xml:space="preserve">Как и в прошлом году, перед утверждением проекта бюджета гордумой в </w:t>
      </w:r>
      <w:proofErr w:type="gramStart"/>
      <w:r>
        <w:t>Екат</w:t>
      </w:r>
      <w:r>
        <w:t>е</w:t>
      </w:r>
      <w:r>
        <w:t>ринбурге</w:t>
      </w:r>
      <w:proofErr w:type="gramEnd"/>
      <w:r>
        <w:t xml:space="preserve"> планируют провести публичные слушания.</w:t>
      </w:r>
    </w:p>
    <w:p w:rsidR="005479DA" w:rsidRDefault="005479DA">
      <w:pPr>
        <w:pStyle w:val="ae"/>
      </w:pPr>
      <w:bookmarkStart w:id="148" w:name="_Toc403983724"/>
      <w:bookmarkStart w:id="149" w:name="_Toc190000266"/>
      <w:r>
        <w:t>Тамбовская область</w:t>
      </w:r>
      <w:bookmarkEnd w:id="148"/>
    </w:p>
    <w:p w:rsidR="005479DA" w:rsidRDefault="005479DA">
      <w:pPr>
        <w:pStyle w:val="af1"/>
      </w:pPr>
      <w:bookmarkStart w:id="150" w:name="_Toc403983725"/>
      <w:r>
        <w:t>Тамбов</w:t>
      </w:r>
      <w:bookmarkEnd w:id="150"/>
    </w:p>
    <w:p w:rsidR="008C2149" w:rsidRDefault="008C2149" w:rsidP="008C2149">
      <w:pPr>
        <w:pStyle w:val="aa"/>
      </w:pPr>
      <w:bookmarkStart w:id="151" w:name="_Toc403983726"/>
      <w:bookmarkStart w:id="152" w:name="tambow"/>
      <w:r>
        <w:t>— В общественном транспорте появились электронные табло, сообщающие названия остановок</w:t>
      </w:r>
      <w:bookmarkEnd w:id="151"/>
    </w:p>
    <w:bookmarkEnd w:id="152"/>
    <w:p w:rsidR="008C2149" w:rsidRPr="008C2149" w:rsidRDefault="008C2149" w:rsidP="008C2149">
      <w:pPr>
        <w:pStyle w:val="ab"/>
      </w:pPr>
      <w:r w:rsidRPr="008C2149">
        <w:t xml:space="preserve">В салонах автобусов и троллейбусов, курсирующих по городу, появились электронные табло с бегущей строкой, сообщающей названия остановок. Данные </w:t>
      </w:r>
      <w:proofErr w:type="spellStart"/>
      <w:r w:rsidRPr="008C2149">
        <w:t>автоинформ</w:t>
      </w:r>
      <w:r w:rsidRPr="008C2149">
        <w:t>а</w:t>
      </w:r>
      <w:r w:rsidRPr="008C2149">
        <w:t>торы</w:t>
      </w:r>
      <w:proofErr w:type="spellEnd"/>
      <w:r w:rsidRPr="008C2149">
        <w:t xml:space="preserve"> предназначены для людей с ограниченными во</w:t>
      </w:r>
      <w:r w:rsidRPr="008C2149">
        <w:t>з</w:t>
      </w:r>
      <w:r w:rsidRPr="008C2149">
        <w:t>можностями слуха и установлены в рамках государстве</w:t>
      </w:r>
      <w:r w:rsidRPr="008C2149">
        <w:t>н</w:t>
      </w:r>
      <w:r w:rsidRPr="008C2149">
        <w:t xml:space="preserve">ной программы Тамбовской области </w:t>
      </w:r>
      <w:r w:rsidR="00721648">
        <w:t>«</w:t>
      </w:r>
      <w:r w:rsidRPr="008C2149">
        <w:t>Доступная среда</w:t>
      </w:r>
      <w:r w:rsidR="00721648">
        <w:t>»</w:t>
      </w:r>
      <w:r w:rsidRPr="008C2149">
        <w:t>.</w:t>
      </w:r>
      <w:r>
        <w:t xml:space="preserve"> </w:t>
      </w:r>
      <w:r w:rsidR="00721648">
        <w:t>«</w:t>
      </w:r>
      <w:r w:rsidRPr="008C2149">
        <w:t xml:space="preserve">Эти устройства автоматически объявляют остановочные павильоны. Как </w:t>
      </w:r>
      <w:proofErr w:type="gramStart"/>
      <w:r w:rsidRPr="008C2149">
        <w:t>звуковое</w:t>
      </w:r>
      <w:proofErr w:type="gramEnd"/>
      <w:r w:rsidRPr="008C2149">
        <w:t xml:space="preserve"> — пассажиры могут услышать, какая следующая остановка и какая данная остановка, так и на бегущей строке будут также отображаться названия остановок, какая следующая остановка. Остановки от</w:t>
      </w:r>
      <w:r w:rsidRPr="008C2149">
        <w:t>о</w:t>
      </w:r>
      <w:r w:rsidRPr="008C2149">
        <w:t>бражаются автоматически, когда автобус подъезжает к остановке, с помощью спутниковой системы ГЛОНАСС</w:t>
      </w:r>
      <w:r w:rsidR="00721648">
        <w:t>»</w:t>
      </w:r>
      <w:r w:rsidRPr="008C2149">
        <w:t xml:space="preserve">, — рассказал ведущий специалист отдела МБУ </w:t>
      </w:r>
      <w:r w:rsidR="00721648">
        <w:t>«</w:t>
      </w:r>
      <w:r w:rsidRPr="008C2149">
        <w:t>Пасс</w:t>
      </w:r>
      <w:r w:rsidRPr="008C2149">
        <w:t>а</w:t>
      </w:r>
      <w:r w:rsidRPr="008C2149">
        <w:t>жирские перевозки</w:t>
      </w:r>
      <w:r w:rsidR="00721648">
        <w:t>»</w:t>
      </w:r>
      <w:r w:rsidRPr="008C2149">
        <w:t xml:space="preserve"> Сергей </w:t>
      </w:r>
      <w:proofErr w:type="spellStart"/>
      <w:r w:rsidRPr="008C2149">
        <w:t>Агибалов</w:t>
      </w:r>
      <w:proofErr w:type="spellEnd"/>
      <w:r w:rsidRPr="008C2149">
        <w:t>.</w:t>
      </w:r>
      <w:r>
        <w:t xml:space="preserve"> </w:t>
      </w:r>
      <w:r w:rsidRPr="008C2149">
        <w:t>По данным горо</w:t>
      </w:r>
      <w:r w:rsidRPr="008C2149">
        <w:t>д</w:t>
      </w:r>
      <w:r w:rsidRPr="008C2149">
        <w:t xml:space="preserve">ской администрации, на сегодняшний день </w:t>
      </w:r>
      <w:proofErr w:type="spellStart"/>
      <w:r w:rsidRPr="008C2149">
        <w:t>автоинформ</w:t>
      </w:r>
      <w:r w:rsidRPr="008C2149">
        <w:t>а</w:t>
      </w:r>
      <w:r w:rsidRPr="008C2149">
        <w:lastRenderedPageBreak/>
        <w:t>торы</w:t>
      </w:r>
      <w:proofErr w:type="spellEnd"/>
      <w:r w:rsidRPr="008C2149">
        <w:t xml:space="preserve"> установлены в салонах 79 единиц муниципального транспорта и 20 — коммерческого.</w:t>
      </w:r>
      <w:r>
        <w:t xml:space="preserve"> </w:t>
      </w:r>
      <w:r w:rsidRPr="008C2149">
        <w:t>Всего же по програ</w:t>
      </w:r>
      <w:r w:rsidRPr="008C2149">
        <w:t>м</w:t>
      </w:r>
      <w:r w:rsidRPr="008C2149">
        <w:t xml:space="preserve">ме </w:t>
      </w:r>
      <w:r w:rsidR="00721648">
        <w:t>«</w:t>
      </w:r>
      <w:r w:rsidRPr="008C2149">
        <w:t>Доступная среда</w:t>
      </w:r>
      <w:r w:rsidR="00721648">
        <w:t>»</w:t>
      </w:r>
      <w:r w:rsidRPr="008C2149">
        <w:t xml:space="preserve"> было приобретено 109 комплектов оборудования. Из федерального бюджета было потрачено 2 </w:t>
      </w:r>
      <w:proofErr w:type="spellStart"/>
      <w:proofErr w:type="gramStart"/>
      <w:r w:rsidRPr="008C2149">
        <w:t>млн</w:t>
      </w:r>
      <w:proofErr w:type="spellEnd"/>
      <w:proofErr w:type="gramEnd"/>
      <w:r w:rsidRPr="008C2149">
        <w:t xml:space="preserve"> 450 тыс</w:t>
      </w:r>
      <w:r>
        <w:t>.</w:t>
      </w:r>
      <w:r w:rsidRPr="008C2149">
        <w:t xml:space="preserve"> руб. По словам генерального директора МБУ </w:t>
      </w:r>
      <w:r w:rsidR="00721648">
        <w:t>«</w:t>
      </w:r>
      <w:r w:rsidRPr="008C2149">
        <w:t>Пассажирские перевозки</w:t>
      </w:r>
      <w:r w:rsidR="00721648">
        <w:t>»</w:t>
      </w:r>
      <w:r w:rsidRPr="008C2149">
        <w:t xml:space="preserve"> Валерия Громова, это не последняя закупка, в следующем году данным оборуд</w:t>
      </w:r>
      <w:r w:rsidRPr="008C2149">
        <w:t>о</w:t>
      </w:r>
      <w:r w:rsidRPr="008C2149">
        <w:t>ванием планируется оснастить еще 220 автобусов.</w:t>
      </w:r>
    </w:p>
    <w:p w:rsidR="005479DA" w:rsidRDefault="005479DA">
      <w:pPr>
        <w:pStyle w:val="ae"/>
      </w:pPr>
      <w:bookmarkStart w:id="153" w:name="_Toc403983727"/>
      <w:r>
        <w:t>Томская область</w:t>
      </w:r>
      <w:bookmarkEnd w:id="149"/>
      <w:bookmarkEnd w:id="153"/>
    </w:p>
    <w:p w:rsidR="005479DA" w:rsidRDefault="005479DA">
      <w:pPr>
        <w:pStyle w:val="af1"/>
      </w:pPr>
      <w:bookmarkStart w:id="154" w:name="_Toc190000271"/>
      <w:bookmarkStart w:id="155" w:name="_Toc403983728"/>
      <w:r>
        <w:t>Томск</w:t>
      </w:r>
      <w:bookmarkEnd w:id="154"/>
      <w:bookmarkEnd w:id="155"/>
    </w:p>
    <w:p w:rsidR="00956145" w:rsidRDefault="00956145" w:rsidP="00956145">
      <w:pPr>
        <w:pStyle w:val="aa"/>
      </w:pPr>
      <w:bookmarkStart w:id="156" w:name="_Toc403983729"/>
      <w:r>
        <w:t>— В муниципалитете обследуют улично-дорожную сеть и пассажиропоток</w:t>
      </w:r>
      <w:bookmarkEnd w:id="156"/>
    </w:p>
    <w:p w:rsidR="00956145" w:rsidRDefault="00956145" w:rsidP="00956145">
      <w:pPr>
        <w:pStyle w:val="ab"/>
      </w:pPr>
      <w:r>
        <w:t>Начался прием заявок на выполнение работ по комплек</w:t>
      </w:r>
      <w:r>
        <w:t>с</w:t>
      </w:r>
      <w:r>
        <w:t>ному обследованию улично-дорожной сети, пассажир</w:t>
      </w:r>
      <w:r>
        <w:t>о</w:t>
      </w:r>
      <w:r>
        <w:t>потока и маршрутной сети. Соответствующий конкурс был объявлен администрацией Томска по поручению м</w:t>
      </w:r>
      <w:r>
        <w:t>э</w:t>
      </w:r>
      <w:r>
        <w:t xml:space="preserve">ра Ивана </w:t>
      </w:r>
      <w:proofErr w:type="spellStart"/>
      <w:r>
        <w:t>Кляйна</w:t>
      </w:r>
      <w:proofErr w:type="spellEnd"/>
      <w:r>
        <w:t xml:space="preserve">. Его задача </w:t>
      </w:r>
      <w:r w:rsidR="00F050ED">
        <w:t>—</w:t>
      </w:r>
      <w:r>
        <w:t xml:space="preserve"> провести поэтапное из</w:t>
      </w:r>
      <w:r>
        <w:t>у</w:t>
      </w:r>
      <w:r>
        <w:t>чение и анализ потребностей населения Томска в пер</w:t>
      </w:r>
      <w:r>
        <w:t>е</w:t>
      </w:r>
      <w:r>
        <w:t>движении транспортом общего пользования по муниц</w:t>
      </w:r>
      <w:r>
        <w:t>и</w:t>
      </w:r>
      <w:r>
        <w:t>пальным маршрутам. Заявки на участие в конкурсе пр</w:t>
      </w:r>
      <w:r>
        <w:t>и</w:t>
      </w:r>
      <w:r>
        <w:t>нимает управление муниципального заказа и тарифной политики. В ходе обследования будет проведен социол</w:t>
      </w:r>
      <w:r>
        <w:t>о</w:t>
      </w:r>
      <w:r>
        <w:t>гический опрос по востребованным направлениям и предпочтительным видам транспорта в зависимости от комфортности и стоимости. Помимо этого будет проан</w:t>
      </w:r>
      <w:r>
        <w:t>а</w:t>
      </w:r>
      <w:r>
        <w:t xml:space="preserve">лизирована потребность </w:t>
      </w:r>
      <w:proofErr w:type="spellStart"/>
      <w:r>
        <w:t>томичей</w:t>
      </w:r>
      <w:proofErr w:type="spellEnd"/>
      <w:r>
        <w:t xml:space="preserve"> в передвижениях в зав</w:t>
      </w:r>
      <w:r>
        <w:t>и</w:t>
      </w:r>
      <w:r>
        <w:t xml:space="preserve">симости от периода суток (с 5.45 до 24.00), дней недели и сезонов года. Также планируется изучить существующую </w:t>
      </w:r>
      <w:proofErr w:type="gramStart"/>
      <w:r>
        <w:t>застройку города</w:t>
      </w:r>
      <w:proofErr w:type="gramEnd"/>
      <w:r>
        <w:t xml:space="preserve"> и перспективы ее развития, оценить к</w:t>
      </w:r>
      <w:r>
        <w:t>о</w:t>
      </w:r>
      <w:r>
        <w:t>личество жителей города и распределение мест их прож</w:t>
      </w:r>
      <w:r>
        <w:t>и</w:t>
      </w:r>
      <w:r>
        <w:t xml:space="preserve">вания. </w:t>
      </w:r>
      <w:r w:rsidR="00721648">
        <w:t>«</w:t>
      </w:r>
      <w:r>
        <w:t>Обследование также предполагает инвентариз</w:t>
      </w:r>
      <w:r>
        <w:t>а</w:t>
      </w:r>
      <w:r>
        <w:t>цию улично-дорожной и маршрутной сети Томска на н</w:t>
      </w:r>
      <w:r>
        <w:t>а</w:t>
      </w:r>
      <w:r>
        <w:t>личие и соответствие стандартам и нормативам в разрезе каждого существующего маршрута. В частности план</w:t>
      </w:r>
      <w:r>
        <w:t>и</w:t>
      </w:r>
      <w:r>
        <w:t>руется оценить наличие площадок для разворота и отстоя автобусов в начальных и конечных пунктах маршрута, автопавильонов, диспетчерских пунктов, мест отдыха и приема пищи работников, начальных и (или) конечных пунктов маршрутов, промежуточных остановок общес</w:t>
      </w:r>
      <w:r>
        <w:t>т</w:t>
      </w:r>
      <w:r>
        <w:t>венного транспорта</w:t>
      </w:r>
      <w:r w:rsidR="00721648">
        <w:t>»</w:t>
      </w:r>
      <w:r>
        <w:t xml:space="preserve">, </w:t>
      </w:r>
      <w:r w:rsidR="00F050ED">
        <w:t>—</w:t>
      </w:r>
      <w:r>
        <w:t xml:space="preserve"> отметила председатель комитета по транспорту и организации дорожного движения Ольга </w:t>
      </w:r>
      <w:proofErr w:type="spellStart"/>
      <w:r>
        <w:t>Свахина</w:t>
      </w:r>
      <w:proofErr w:type="spellEnd"/>
      <w:r>
        <w:t>. По ее словам в ходе обследования будут пол</w:t>
      </w:r>
      <w:r>
        <w:t>у</w:t>
      </w:r>
      <w:r>
        <w:t>чены рекомендации по количеству и местам размещения остановок, определена пропускная способность дейс</w:t>
      </w:r>
      <w:r>
        <w:t>т</w:t>
      </w:r>
      <w:r>
        <w:t>вующих остановок общественного транспорта и их соо</w:t>
      </w:r>
      <w:r>
        <w:t>т</w:t>
      </w:r>
      <w:r>
        <w:t>ветствие пассажирообороту. Результаты проведенных исследований лягут в основу нового проекта муниц</w:t>
      </w:r>
      <w:r>
        <w:t>и</w:t>
      </w:r>
      <w:r>
        <w:t>пальной пассажирской маршрутной сети.</w:t>
      </w:r>
    </w:p>
    <w:p w:rsidR="00877521" w:rsidRDefault="00877521" w:rsidP="00877521">
      <w:pPr>
        <w:pStyle w:val="aa"/>
      </w:pPr>
      <w:bookmarkStart w:id="157" w:name="_Toc403983730"/>
      <w:bookmarkStart w:id="158" w:name="tomsk"/>
      <w:r>
        <w:t>— Томичи смогут узнать о прибытии электротранспо</w:t>
      </w:r>
      <w:r>
        <w:t>р</w:t>
      </w:r>
      <w:r>
        <w:t>та через СМС</w:t>
      </w:r>
      <w:bookmarkEnd w:id="157"/>
    </w:p>
    <w:bookmarkEnd w:id="158"/>
    <w:p w:rsidR="00877521" w:rsidRPr="00877521" w:rsidRDefault="00877521" w:rsidP="00877521">
      <w:pPr>
        <w:pStyle w:val="ab"/>
        <w:rPr>
          <w:szCs w:val="12"/>
        </w:rPr>
      </w:pPr>
      <w:r w:rsidRPr="00877521">
        <w:rPr>
          <w:szCs w:val="12"/>
        </w:rPr>
        <w:t xml:space="preserve">В тестовом режиме запущен сервис, благодаря которому пассажиры смогут </w:t>
      </w:r>
      <w:proofErr w:type="gramStart"/>
      <w:r w:rsidRPr="00877521">
        <w:rPr>
          <w:szCs w:val="12"/>
        </w:rPr>
        <w:t>узнать</w:t>
      </w:r>
      <w:proofErr w:type="gramEnd"/>
      <w:r w:rsidRPr="00877521">
        <w:rPr>
          <w:szCs w:val="12"/>
        </w:rPr>
        <w:t xml:space="preserve"> когда троллейбус или трамвай доедет до остановки.</w:t>
      </w:r>
      <w:r>
        <w:rPr>
          <w:szCs w:val="12"/>
        </w:rPr>
        <w:t xml:space="preserve"> </w:t>
      </w:r>
      <w:r w:rsidRPr="00877521">
        <w:rPr>
          <w:szCs w:val="12"/>
        </w:rPr>
        <w:t xml:space="preserve">Для того чтобы узнать когда именно подъедет трамвай или троллейбус, </w:t>
      </w:r>
      <w:proofErr w:type="spellStart"/>
      <w:r w:rsidRPr="00877521">
        <w:rPr>
          <w:szCs w:val="12"/>
        </w:rPr>
        <w:t>томичам</w:t>
      </w:r>
      <w:proofErr w:type="spellEnd"/>
      <w:r w:rsidRPr="00877521">
        <w:rPr>
          <w:szCs w:val="12"/>
        </w:rPr>
        <w:t xml:space="preserve"> необходимо посмотреть на сайте МБУ </w:t>
      </w:r>
      <w:r w:rsidR="00721648">
        <w:rPr>
          <w:szCs w:val="12"/>
        </w:rPr>
        <w:t>«</w:t>
      </w:r>
      <w:r w:rsidRPr="00877521">
        <w:rPr>
          <w:szCs w:val="12"/>
        </w:rPr>
        <w:t xml:space="preserve">Центр организации и контроля </w:t>
      </w:r>
      <w:proofErr w:type="spellStart"/>
      <w:r w:rsidRPr="00877521">
        <w:rPr>
          <w:szCs w:val="12"/>
        </w:rPr>
        <w:t>пассажироперевозок</w:t>
      </w:r>
      <w:proofErr w:type="spellEnd"/>
      <w:r w:rsidR="00721648">
        <w:rPr>
          <w:szCs w:val="12"/>
        </w:rPr>
        <w:t>»</w:t>
      </w:r>
      <w:r w:rsidRPr="00877521">
        <w:rPr>
          <w:szCs w:val="12"/>
        </w:rPr>
        <w:t xml:space="preserve"> код конкретной остановки и отпр</w:t>
      </w:r>
      <w:r w:rsidRPr="00877521">
        <w:rPr>
          <w:szCs w:val="12"/>
        </w:rPr>
        <w:t>а</w:t>
      </w:r>
      <w:r w:rsidR="00ED03FB">
        <w:rPr>
          <w:szCs w:val="12"/>
        </w:rPr>
        <w:t>в</w:t>
      </w:r>
      <w:r w:rsidRPr="00877521">
        <w:rPr>
          <w:szCs w:val="12"/>
        </w:rPr>
        <w:t>ить его в СМС. После этого пассажир получит сообщ</w:t>
      </w:r>
      <w:r w:rsidRPr="00877521">
        <w:rPr>
          <w:szCs w:val="12"/>
        </w:rPr>
        <w:t>е</w:t>
      </w:r>
      <w:r w:rsidRPr="00877521">
        <w:rPr>
          <w:szCs w:val="12"/>
        </w:rPr>
        <w:t>ние со временем прибытия и номерами маршрутов.</w:t>
      </w:r>
      <w:r w:rsidR="00ED03FB">
        <w:rPr>
          <w:szCs w:val="12"/>
        </w:rPr>
        <w:t xml:space="preserve"> </w:t>
      </w:r>
      <w:r w:rsidR="00721648">
        <w:rPr>
          <w:szCs w:val="12"/>
        </w:rPr>
        <w:t>«</w:t>
      </w:r>
      <w:r w:rsidRPr="00877521">
        <w:rPr>
          <w:szCs w:val="12"/>
        </w:rPr>
        <w:t>Се</w:t>
      </w:r>
      <w:r w:rsidRPr="00877521">
        <w:rPr>
          <w:szCs w:val="12"/>
        </w:rPr>
        <w:t>р</w:t>
      </w:r>
      <w:r w:rsidRPr="00877521">
        <w:rPr>
          <w:szCs w:val="12"/>
        </w:rPr>
        <w:t xml:space="preserve">вис создан для удобства </w:t>
      </w:r>
      <w:proofErr w:type="spellStart"/>
      <w:r w:rsidRPr="00877521">
        <w:rPr>
          <w:szCs w:val="12"/>
        </w:rPr>
        <w:t>томичей</w:t>
      </w:r>
      <w:proofErr w:type="spellEnd"/>
      <w:r w:rsidRPr="00877521">
        <w:rPr>
          <w:szCs w:val="12"/>
        </w:rPr>
        <w:t xml:space="preserve">. </w:t>
      </w:r>
      <w:proofErr w:type="gramStart"/>
      <w:r w:rsidRPr="00877521">
        <w:rPr>
          <w:szCs w:val="12"/>
        </w:rPr>
        <w:t>Благодаря</w:t>
      </w:r>
      <w:proofErr w:type="gramEnd"/>
      <w:r w:rsidRPr="00877521">
        <w:rPr>
          <w:szCs w:val="12"/>
        </w:rPr>
        <w:t xml:space="preserve"> </w:t>
      </w:r>
      <w:proofErr w:type="gramStart"/>
      <w:r w:rsidRPr="00877521">
        <w:rPr>
          <w:szCs w:val="12"/>
        </w:rPr>
        <w:t>ему</w:t>
      </w:r>
      <w:proofErr w:type="gramEnd"/>
      <w:r w:rsidRPr="00877521">
        <w:rPr>
          <w:szCs w:val="12"/>
        </w:rPr>
        <w:t xml:space="preserve"> пасс</w:t>
      </w:r>
      <w:r w:rsidRPr="00877521">
        <w:rPr>
          <w:szCs w:val="12"/>
        </w:rPr>
        <w:t>а</w:t>
      </w:r>
      <w:r w:rsidRPr="00877521">
        <w:rPr>
          <w:szCs w:val="12"/>
        </w:rPr>
        <w:t>жиры смогут запомнить код остановки возле дома или работы и приходить прямо ко времени прибытия тран</w:t>
      </w:r>
      <w:r w:rsidRPr="00877521">
        <w:rPr>
          <w:szCs w:val="12"/>
        </w:rPr>
        <w:t>с</w:t>
      </w:r>
      <w:r w:rsidRPr="00877521">
        <w:rPr>
          <w:szCs w:val="12"/>
        </w:rPr>
        <w:t>порта, а не ожидать его под дождем или снегом</w:t>
      </w:r>
      <w:r w:rsidR="00721648">
        <w:rPr>
          <w:szCs w:val="12"/>
        </w:rPr>
        <w:t>»</w:t>
      </w:r>
      <w:r w:rsidRPr="00877521">
        <w:rPr>
          <w:szCs w:val="12"/>
        </w:rPr>
        <w:t xml:space="preserve">, </w:t>
      </w:r>
      <w:r w:rsidR="00F050ED">
        <w:rPr>
          <w:szCs w:val="12"/>
        </w:rPr>
        <w:t>—</w:t>
      </w:r>
      <w:r w:rsidRPr="00877521">
        <w:rPr>
          <w:szCs w:val="12"/>
        </w:rPr>
        <w:t xml:space="preserve"> отм</w:t>
      </w:r>
      <w:r w:rsidRPr="00877521">
        <w:rPr>
          <w:szCs w:val="12"/>
        </w:rPr>
        <w:t>е</w:t>
      </w:r>
      <w:r w:rsidRPr="00877521">
        <w:rPr>
          <w:szCs w:val="12"/>
        </w:rPr>
        <w:t xml:space="preserve">тил директор МБУ </w:t>
      </w:r>
      <w:r w:rsidR="00721648">
        <w:rPr>
          <w:szCs w:val="12"/>
        </w:rPr>
        <w:t>«</w:t>
      </w:r>
      <w:r w:rsidRPr="00877521">
        <w:rPr>
          <w:szCs w:val="12"/>
        </w:rPr>
        <w:t xml:space="preserve">Центр организации и контроля </w:t>
      </w:r>
      <w:proofErr w:type="spellStart"/>
      <w:r w:rsidRPr="00877521">
        <w:rPr>
          <w:szCs w:val="12"/>
        </w:rPr>
        <w:t>па</w:t>
      </w:r>
      <w:r w:rsidRPr="00877521">
        <w:rPr>
          <w:szCs w:val="12"/>
        </w:rPr>
        <w:t>с</w:t>
      </w:r>
      <w:r w:rsidRPr="00877521">
        <w:rPr>
          <w:szCs w:val="12"/>
        </w:rPr>
        <w:t>сажироперевозок</w:t>
      </w:r>
      <w:proofErr w:type="spellEnd"/>
      <w:r w:rsidR="00721648">
        <w:rPr>
          <w:szCs w:val="12"/>
        </w:rPr>
        <w:t>»</w:t>
      </w:r>
      <w:r w:rsidRPr="00877521">
        <w:rPr>
          <w:szCs w:val="12"/>
        </w:rPr>
        <w:t xml:space="preserve"> Александр Фадеев.</w:t>
      </w:r>
      <w:r w:rsidR="00ED03FB">
        <w:rPr>
          <w:szCs w:val="12"/>
        </w:rPr>
        <w:t xml:space="preserve"> </w:t>
      </w:r>
      <w:r w:rsidRPr="00877521">
        <w:rPr>
          <w:szCs w:val="12"/>
        </w:rPr>
        <w:t>Сервис создан сп</w:t>
      </w:r>
      <w:r w:rsidRPr="00877521">
        <w:rPr>
          <w:szCs w:val="12"/>
        </w:rPr>
        <w:t>е</w:t>
      </w:r>
      <w:r w:rsidRPr="00877521">
        <w:rPr>
          <w:szCs w:val="12"/>
        </w:rPr>
        <w:lastRenderedPageBreak/>
        <w:t>циалистами центра совместно с ТПУ. Интеллектуальная система оценивает текущую дорожную обстановку, про</w:t>
      </w:r>
      <w:r w:rsidRPr="00877521">
        <w:rPr>
          <w:szCs w:val="12"/>
        </w:rPr>
        <w:t>б</w:t>
      </w:r>
      <w:r w:rsidRPr="00877521">
        <w:rPr>
          <w:szCs w:val="12"/>
        </w:rPr>
        <w:t>ки, заторы, плановое расписание и задержки в нем, опер</w:t>
      </w:r>
      <w:r w:rsidRPr="00877521">
        <w:rPr>
          <w:szCs w:val="12"/>
        </w:rPr>
        <w:t>а</w:t>
      </w:r>
      <w:r w:rsidRPr="00877521">
        <w:rPr>
          <w:szCs w:val="12"/>
        </w:rPr>
        <w:t>тивно обновляет данные системы ГЛОНАСС со всего пассажирского электротранспорта города, и формирует прогноз движения</w:t>
      </w:r>
      <w:r w:rsidR="00ED03FB">
        <w:rPr>
          <w:szCs w:val="12"/>
        </w:rPr>
        <w:t xml:space="preserve"> каждого трамвая и троллейбуса. Т</w:t>
      </w:r>
      <w:r w:rsidRPr="00877521">
        <w:rPr>
          <w:szCs w:val="12"/>
        </w:rPr>
        <w:t>о</w:t>
      </w:r>
      <w:r w:rsidRPr="00877521">
        <w:rPr>
          <w:szCs w:val="12"/>
        </w:rPr>
        <w:t>м</w:t>
      </w:r>
      <w:r w:rsidRPr="00877521">
        <w:rPr>
          <w:szCs w:val="12"/>
        </w:rPr>
        <w:t>ские разработчики взяли за основу опыт британских г</w:t>
      </w:r>
      <w:r w:rsidRPr="00877521">
        <w:rPr>
          <w:szCs w:val="12"/>
        </w:rPr>
        <w:t>о</w:t>
      </w:r>
      <w:r w:rsidRPr="00877521">
        <w:rPr>
          <w:szCs w:val="12"/>
        </w:rPr>
        <w:t>родов.</w:t>
      </w:r>
    </w:p>
    <w:p w:rsidR="0019216D" w:rsidRDefault="0019216D" w:rsidP="0019216D">
      <w:pPr>
        <w:pStyle w:val="aa"/>
      </w:pPr>
      <w:bookmarkStart w:id="159" w:name="_Toc403983731"/>
      <w:r>
        <w:t>— Томское социальное такси повысило эффективность работы</w:t>
      </w:r>
      <w:bookmarkEnd w:id="159"/>
    </w:p>
    <w:p w:rsidR="0019216D" w:rsidRDefault="0019216D" w:rsidP="0019216D">
      <w:pPr>
        <w:pStyle w:val="ab"/>
      </w:pPr>
      <w:r>
        <w:t xml:space="preserve">Служба </w:t>
      </w:r>
      <w:r w:rsidR="00721648">
        <w:t>«</w:t>
      </w:r>
      <w:r>
        <w:t>Социальное такси</w:t>
      </w:r>
      <w:r w:rsidR="00721648">
        <w:t>»</w:t>
      </w:r>
      <w:r>
        <w:t xml:space="preserve"> начала работу в томском ЦПСА </w:t>
      </w:r>
      <w:r w:rsidR="00721648">
        <w:t>«</w:t>
      </w:r>
      <w:r>
        <w:t>Семья</w:t>
      </w:r>
      <w:r w:rsidR="00721648">
        <w:t>»</w:t>
      </w:r>
      <w:r>
        <w:t xml:space="preserve"> с 1 февраля 2013 года в рамках муниц</w:t>
      </w:r>
      <w:r>
        <w:t>и</w:t>
      </w:r>
      <w:r>
        <w:t xml:space="preserve">пальной программы </w:t>
      </w:r>
      <w:r w:rsidR="00721648">
        <w:t>«</w:t>
      </w:r>
      <w:r>
        <w:t>Социальная интеграция</w:t>
      </w:r>
      <w:r w:rsidR="00721648">
        <w:t>»</w:t>
      </w:r>
      <w:r>
        <w:t>. Изначал</w:t>
      </w:r>
      <w:r>
        <w:t>ь</w:t>
      </w:r>
      <w:r>
        <w:t>но заказы принимал один автомобиль, а с 12 августа 2014 года появился второй, что позволило увеличить число бесплатных поездок для инвалидов. Второй специализ</w:t>
      </w:r>
      <w:r>
        <w:t>и</w:t>
      </w:r>
      <w:r>
        <w:t>рованный автомобиль был передан Томску департаме</w:t>
      </w:r>
      <w:r>
        <w:t>н</w:t>
      </w:r>
      <w:r>
        <w:t>том социальной защиты населения Томской области. Специалисты центра подсчитали, что за сентябрь и о</w:t>
      </w:r>
      <w:r>
        <w:t>к</w:t>
      </w:r>
      <w:r>
        <w:t>тябрь текущего года количество оказываемых услуг ув</w:t>
      </w:r>
      <w:r>
        <w:t>е</w:t>
      </w:r>
      <w:r>
        <w:t xml:space="preserve">личились на 35%. Проезд осуществляется на </w:t>
      </w:r>
      <w:proofErr w:type="spellStart"/>
      <w:r>
        <w:t>низкопол</w:t>
      </w:r>
      <w:r>
        <w:t>ь</w:t>
      </w:r>
      <w:r>
        <w:t>ном</w:t>
      </w:r>
      <w:proofErr w:type="spellEnd"/>
      <w:r>
        <w:t xml:space="preserve"> микроавтобусе, оборудованном специальным под</w:t>
      </w:r>
      <w:r>
        <w:t>ъ</w:t>
      </w:r>
      <w:r>
        <w:t>емником для колясок, ежедневно с 7.00 до 21.00, в том числе в выходные и праздничные дни, бесплатно, не б</w:t>
      </w:r>
      <w:r>
        <w:t>о</w:t>
      </w:r>
      <w:r>
        <w:t>лее восьми раз в месяц. Оказывается помощь в межэта</w:t>
      </w:r>
      <w:r>
        <w:t>ж</w:t>
      </w:r>
      <w:r>
        <w:t xml:space="preserve">ной транспортировке. Социальное такси позволяет </w:t>
      </w:r>
      <w:proofErr w:type="spellStart"/>
      <w:r>
        <w:t>том</w:t>
      </w:r>
      <w:r>
        <w:t>и</w:t>
      </w:r>
      <w:r>
        <w:t>чам</w:t>
      </w:r>
      <w:proofErr w:type="spellEnd"/>
      <w:r>
        <w:t xml:space="preserve"> с ограниченными возможностями здоровья активнее участвовать в общегородских социальных проектах, таких как, </w:t>
      </w:r>
      <w:r w:rsidR="00721648">
        <w:t>«</w:t>
      </w:r>
      <w:r>
        <w:t>Шаг вперед</w:t>
      </w:r>
      <w:r w:rsidR="00721648">
        <w:t>»</w:t>
      </w:r>
      <w:r>
        <w:t xml:space="preserve">, </w:t>
      </w:r>
      <w:r w:rsidR="00721648">
        <w:t>«</w:t>
      </w:r>
      <w:r>
        <w:t>Детская школа моделей</w:t>
      </w:r>
      <w:r w:rsidR="00721648">
        <w:t>»</w:t>
      </w:r>
      <w:r>
        <w:t xml:space="preserve">, </w:t>
      </w:r>
      <w:r w:rsidR="00721648">
        <w:t>«</w:t>
      </w:r>
      <w:r>
        <w:t>Особая мода</w:t>
      </w:r>
      <w:r w:rsidR="00721648">
        <w:t>»</w:t>
      </w:r>
      <w:r>
        <w:t xml:space="preserve">, </w:t>
      </w:r>
      <w:r w:rsidR="00721648">
        <w:t>«</w:t>
      </w:r>
      <w:r>
        <w:t>Английский без границ</w:t>
      </w:r>
      <w:r w:rsidR="00721648">
        <w:t>»</w:t>
      </w:r>
      <w:r>
        <w:t>, психологический тр</w:t>
      </w:r>
      <w:r>
        <w:t>е</w:t>
      </w:r>
      <w:r>
        <w:t xml:space="preserve">нинг </w:t>
      </w:r>
      <w:r w:rsidR="00721648">
        <w:t>«</w:t>
      </w:r>
      <w:r>
        <w:t>Мир, в котором нам суждено было родиться</w:t>
      </w:r>
      <w:r w:rsidR="00721648">
        <w:t>»</w:t>
      </w:r>
      <w:r>
        <w:t>, а также посещать спортивные комплексы и участвовать в соревнованиях. Для сведения: социальное такси осущес</w:t>
      </w:r>
      <w:r>
        <w:t>т</w:t>
      </w:r>
      <w:r>
        <w:t>вляет перевозку к социально значимым объектам инвал</w:t>
      </w:r>
      <w:r>
        <w:t>и</w:t>
      </w:r>
      <w:r>
        <w:t>дов и детей-инвалидов, имеющих ограничение способн</w:t>
      </w:r>
      <w:r>
        <w:t>о</w:t>
      </w:r>
      <w:r>
        <w:t>сти к передвижению и медицинские показания к обесп</w:t>
      </w:r>
      <w:r>
        <w:t>е</w:t>
      </w:r>
      <w:r>
        <w:t>чению техническими средствами реабилитации в виде кресел-колясок и регистрацию по месту жительства на территории города.</w:t>
      </w:r>
    </w:p>
    <w:p w:rsidR="002654BD" w:rsidRDefault="002654BD" w:rsidP="002654BD">
      <w:pPr>
        <w:pStyle w:val="aa"/>
      </w:pPr>
      <w:bookmarkStart w:id="160" w:name="_Toc403983732"/>
      <w:r>
        <w:t>— Томские школьники рассказали представителям вл</w:t>
      </w:r>
      <w:r>
        <w:t>а</w:t>
      </w:r>
      <w:r>
        <w:t>сти о своих проектах</w:t>
      </w:r>
      <w:bookmarkEnd w:id="160"/>
    </w:p>
    <w:p w:rsidR="002654BD" w:rsidRDefault="002654BD" w:rsidP="002654BD">
      <w:pPr>
        <w:pStyle w:val="ab"/>
      </w:pPr>
      <w:r>
        <w:t xml:space="preserve">В рамках реализации городской программы </w:t>
      </w:r>
      <w:r w:rsidR="00721648">
        <w:t>«</w:t>
      </w:r>
      <w:r>
        <w:t>Детско-юношеский парламент</w:t>
      </w:r>
      <w:r w:rsidR="00721648">
        <w:t>»</w:t>
      </w:r>
      <w:r>
        <w:t xml:space="preserve"> ребята-лидеры школьного сам</w:t>
      </w:r>
      <w:r>
        <w:t>о</w:t>
      </w:r>
      <w:r>
        <w:t>управления встретились с представителями власти, отве</w:t>
      </w:r>
      <w:r>
        <w:t>т</w:t>
      </w:r>
      <w:r>
        <w:t>ственными за молодежную политику. В гостях у школ</w:t>
      </w:r>
      <w:r>
        <w:t>ь</w:t>
      </w:r>
      <w:r>
        <w:t xml:space="preserve">ников побывали и.о. начальника управления молодежной политики администрации города Томска Олеся </w:t>
      </w:r>
      <w:proofErr w:type="spellStart"/>
      <w:r>
        <w:t>Ильинок</w:t>
      </w:r>
      <w:proofErr w:type="spellEnd"/>
      <w:r>
        <w:t xml:space="preserve">, председатель комитета по делам молодежи городской думы Дмитрий </w:t>
      </w:r>
      <w:proofErr w:type="spellStart"/>
      <w:r>
        <w:t>Буинцев</w:t>
      </w:r>
      <w:proofErr w:type="spellEnd"/>
      <w:r>
        <w:t>, председатель молодежного сов</w:t>
      </w:r>
      <w:r>
        <w:t>е</w:t>
      </w:r>
      <w:r>
        <w:t>та Михаил Пушкарев и члены молодежного совета Над</w:t>
      </w:r>
      <w:r>
        <w:t>е</w:t>
      </w:r>
      <w:r>
        <w:t xml:space="preserve">жда </w:t>
      </w:r>
      <w:proofErr w:type="spellStart"/>
      <w:r>
        <w:t>Лебедкина</w:t>
      </w:r>
      <w:proofErr w:type="spellEnd"/>
      <w:r>
        <w:t xml:space="preserve"> и Алексей Филимонов. Ребята представ</w:t>
      </w:r>
      <w:r>
        <w:t>и</w:t>
      </w:r>
      <w:r>
        <w:t>ли свои проекты и обозначили задачи, в решении которых планируют получить поддержку органов власти. Это пр</w:t>
      </w:r>
      <w:r>
        <w:t>о</w:t>
      </w:r>
      <w:r>
        <w:t>екты школьного радио, повышения оплаты подросткам, работающим летом вожатыми, льготный вариант обуч</w:t>
      </w:r>
      <w:r>
        <w:t>е</w:t>
      </w:r>
      <w:r>
        <w:t>ния в Школе вожатых. На эти и другие вопросы лидеры школьного самоуправления получили не только обсто</w:t>
      </w:r>
      <w:r>
        <w:t>я</w:t>
      </w:r>
      <w:r>
        <w:t>тельные ответы первых лиц городской молодежной пол</w:t>
      </w:r>
      <w:r>
        <w:t>и</w:t>
      </w:r>
      <w:r>
        <w:t>тики, но и дельные предложения от молодежного совета. Подобные рабочие встречи детско-юношескому парл</w:t>
      </w:r>
      <w:r>
        <w:t>а</w:t>
      </w:r>
      <w:r>
        <w:t>менту предстоит провести с ребятами и других школ. Р</w:t>
      </w:r>
      <w:r>
        <w:t>е</w:t>
      </w:r>
      <w:r>
        <w:t xml:space="preserve">зультаты будут подведены на весеннем фестивале </w:t>
      </w:r>
      <w:r w:rsidR="00721648">
        <w:t>«</w:t>
      </w:r>
      <w:r>
        <w:t>Шк</w:t>
      </w:r>
      <w:r>
        <w:t>о</w:t>
      </w:r>
      <w:r>
        <w:t>ла самоуправления</w:t>
      </w:r>
      <w:r w:rsidR="00721648">
        <w:t>»</w:t>
      </w:r>
      <w:r>
        <w:t>.</w:t>
      </w:r>
    </w:p>
    <w:p w:rsidR="005479DA" w:rsidRDefault="005479DA">
      <w:pPr>
        <w:pStyle w:val="ae"/>
      </w:pPr>
      <w:bookmarkStart w:id="161" w:name="_Toc190000280"/>
      <w:bookmarkStart w:id="162" w:name="_Toc403983733"/>
      <w:r>
        <w:lastRenderedPageBreak/>
        <w:t>Челябинская область</w:t>
      </w:r>
      <w:bookmarkEnd w:id="161"/>
      <w:bookmarkEnd w:id="162"/>
    </w:p>
    <w:p w:rsidR="000C277F" w:rsidRDefault="000C277F">
      <w:pPr>
        <w:pStyle w:val="af1"/>
      </w:pPr>
      <w:bookmarkStart w:id="163" w:name="_Toc403983734"/>
      <w:r>
        <w:t>Челябинск</w:t>
      </w:r>
      <w:bookmarkEnd w:id="163"/>
    </w:p>
    <w:p w:rsidR="000C277F" w:rsidRDefault="000C277F" w:rsidP="000C277F">
      <w:pPr>
        <w:pStyle w:val="aa"/>
      </w:pPr>
      <w:bookmarkStart w:id="164" w:name="_Toc403983735"/>
      <w:r>
        <w:t>—</w:t>
      </w:r>
      <w:r>
        <w:rPr>
          <w:sz w:val="26"/>
          <w:szCs w:val="26"/>
        </w:rPr>
        <w:t xml:space="preserve"> </w:t>
      </w:r>
      <w:r>
        <w:t>В челябинских маршрутных такси вводится билетная система</w:t>
      </w:r>
      <w:bookmarkEnd w:id="164"/>
    </w:p>
    <w:p w:rsidR="000C277F" w:rsidRPr="000C277F" w:rsidRDefault="000C277F" w:rsidP="000C277F">
      <w:pPr>
        <w:pStyle w:val="ab"/>
        <w:rPr>
          <w:szCs w:val="26"/>
        </w:rPr>
      </w:pPr>
      <w:r w:rsidRPr="000C277F">
        <w:t>Власти города пообещали создать контрольно-ревизионное подразделение управления транс</w:t>
      </w:r>
      <w:r>
        <w:t xml:space="preserve">портом, которое проследит за </w:t>
      </w:r>
      <w:r w:rsidRPr="000C277F">
        <w:t>работой маршруток. В</w:t>
      </w:r>
      <w:r>
        <w:t xml:space="preserve"> </w:t>
      </w:r>
      <w:r w:rsidRPr="000C277F">
        <w:t>частности, будут проводиться регулярные проверки на</w:t>
      </w:r>
      <w:r>
        <w:t xml:space="preserve"> </w:t>
      </w:r>
      <w:r w:rsidRPr="000C277F">
        <w:t>наличие об</w:t>
      </w:r>
      <w:r w:rsidRPr="000C277F">
        <w:t>я</w:t>
      </w:r>
      <w:r w:rsidRPr="000C277F">
        <w:t xml:space="preserve">зательного проездного документа или билета. Причем, как отмечают сотрудники управления, отрывать билеты после оплаты </w:t>
      </w:r>
      <w:r>
        <w:t xml:space="preserve">проезда пассажиры должны были и раньше, но до </w:t>
      </w:r>
      <w:r w:rsidRPr="000C277F">
        <w:t>сих пор это правило игнорирова</w:t>
      </w:r>
      <w:r>
        <w:t xml:space="preserve">лось. Теперь </w:t>
      </w:r>
      <w:r w:rsidRPr="000C277F">
        <w:t>же за</w:t>
      </w:r>
      <w:r>
        <w:t xml:space="preserve"> </w:t>
      </w:r>
      <w:r w:rsidRPr="000C277F">
        <w:t>безбилетный проезд в</w:t>
      </w:r>
      <w:r>
        <w:t xml:space="preserve"> </w:t>
      </w:r>
      <w:r w:rsidRPr="000C277F">
        <w:t>маршрутках жителей города бу</w:t>
      </w:r>
      <w:r>
        <w:t xml:space="preserve">дут штрафовать так же, как и в </w:t>
      </w:r>
      <w:r w:rsidRPr="000C277F">
        <w:t>общественном муниципал</w:t>
      </w:r>
      <w:r w:rsidRPr="000C277F">
        <w:t>ь</w:t>
      </w:r>
      <w:r w:rsidRPr="000C277F">
        <w:t>ном транспорте. Власти надеются, что это нововведение позволит отслеживать уплату налогов частными комп</w:t>
      </w:r>
      <w:r w:rsidRPr="000C277F">
        <w:t>а</w:t>
      </w:r>
      <w:r w:rsidRPr="000C277F">
        <w:t>ниями.</w:t>
      </w:r>
      <w:r>
        <w:t xml:space="preserve"> </w:t>
      </w:r>
      <w:r>
        <w:rPr>
          <w:szCs w:val="26"/>
        </w:rPr>
        <w:t xml:space="preserve">— </w:t>
      </w:r>
      <w:r w:rsidRPr="000C277F">
        <w:t>Российское законодательство на</w:t>
      </w:r>
      <w:r>
        <w:t xml:space="preserve"> </w:t>
      </w:r>
      <w:r w:rsidRPr="000C277F">
        <w:t>них тоже ра</w:t>
      </w:r>
      <w:r w:rsidRPr="000C277F">
        <w:t>с</w:t>
      </w:r>
      <w:r w:rsidRPr="000C277F">
        <w:t>пространяется. Есть правило для пассажирских перевозок, там пре</w:t>
      </w:r>
      <w:r>
        <w:t xml:space="preserve">дусматривается наличие билетов, </w:t>
      </w:r>
      <w:r w:rsidRPr="000C277F">
        <w:t>— отмечает гл</w:t>
      </w:r>
      <w:r w:rsidRPr="000C277F">
        <w:t>а</w:t>
      </w:r>
      <w:r w:rsidRPr="000C277F">
        <w:t>в</w:t>
      </w:r>
      <w:r>
        <w:t xml:space="preserve">а администрации Сергей Давыдов. </w:t>
      </w:r>
      <w:r w:rsidRPr="000C277F">
        <w:t>— Хотелось бы, чт</w:t>
      </w:r>
      <w:r w:rsidRPr="000C277F">
        <w:t>о</w:t>
      </w:r>
      <w:r w:rsidRPr="000C277F">
        <w:t>бы деньги, которые люди платят, были в</w:t>
      </w:r>
      <w:r>
        <w:t xml:space="preserve"> </w:t>
      </w:r>
      <w:r w:rsidRPr="000C277F">
        <w:t>обороте бухга</w:t>
      </w:r>
      <w:r w:rsidRPr="000C277F">
        <w:t>л</w:t>
      </w:r>
      <w:r w:rsidRPr="000C277F">
        <w:t>терской документации</w:t>
      </w:r>
      <w:r>
        <w:t xml:space="preserve">, и с </w:t>
      </w:r>
      <w:r w:rsidRPr="000C277F">
        <w:t>них платились налоги. Пока частные перевозчики налогов платят очень мало.</w:t>
      </w:r>
    </w:p>
    <w:p w:rsidR="00E60BA4" w:rsidRDefault="00E60BA4">
      <w:pPr>
        <w:pStyle w:val="ae"/>
      </w:pPr>
      <w:bookmarkStart w:id="165" w:name="_Toc403983736"/>
      <w:bookmarkStart w:id="166" w:name="_Toc190000288"/>
      <w:r>
        <w:t>Москва</w:t>
      </w:r>
      <w:bookmarkEnd w:id="165"/>
    </w:p>
    <w:p w:rsidR="00CA73E4" w:rsidRDefault="00CA73E4" w:rsidP="00CA73E4">
      <w:pPr>
        <w:pStyle w:val="aa"/>
      </w:pPr>
      <w:bookmarkStart w:id="167" w:name="_Toc403983737"/>
      <w:bookmarkStart w:id="168" w:name="msk"/>
      <w:r>
        <w:t xml:space="preserve">— </w:t>
      </w:r>
      <w:r w:rsidR="00E60BA4">
        <w:t xml:space="preserve">Музейные троллейбусы прошли парадом по </w:t>
      </w:r>
      <w:r>
        <w:t>столице</w:t>
      </w:r>
      <w:bookmarkEnd w:id="167"/>
    </w:p>
    <w:bookmarkEnd w:id="168"/>
    <w:p w:rsidR="00E60BA4" w:rsidRDefault="00E60BA4" w:rsidP="00CA73E4">
      <w:pPr>
        <w:pStyle w:val="ab"/>
      </w:pPr>
      <w:r>
        <w:t>Машины в разное время работали на столичных маршр</w:t>
      </w:r>
      <w:r>
        <w:t>у</w:t>
      </w:r>
      <w:r>
        <w:t>тах</w:t>
      </w:r>
      <w:r w:rsidR="00CA73E4">
        <w:t xml:space="preserve">. </w:t>
      </w:r>
      <w:r>
        <w:t>Парад ретро-троллейбусов, посвященный 81-й г</w:t>
      </w:r>
      <w:r>
        <w:t>о</w:t>
      </w:r>
      <w:r>
        <w:t>довщине со дня открытия первой столичной троллейбу</w:t>
      </w:r>
      <w:r>
        <w:t>с</w:t>
      </w:r>
      <w:r>
        <w:t>ной линии, прошел по улицам Москвы. В параде прин</w:t>
      </w:r>
      <w:r>
        <w:t>и</w:t>
      </w:r>
      <w:r>
        <w:t xml:space="preserve">мали участие пять троллейбусов-участников </w:t>
      </w:r>
      <w:r w:rsidR="00F050ED">
        <w:t>—</w:t>
      </w:r>
      <w:r>
        <w:t xml:space="preserve"> экспонаты музея наземного городского пассажирского транспорта, в разные </w:t>
      </w:r>
      <w:proofErr w:type="gramStart"/>
      <w:r>
        <w:t>времена</w:t>
      </w:r>
      <w:proofErr w:type="gramEnd"/>
      <w:r>
        <w:t xml:space="preserve"> работавшие на московских маршрутах, а также образцы другой техники тех времен. Среди них </w:t>
      </w:r>
      <w:r w:rsidR="00F050ED">
        <w:t>—</w:t>
      </w:r>
      <w:r>
        <w:t xml:space="preserve"> легковые машины ГАИ </w:t>
      </w:r>
      <w:r w:rsidR="00F050ED">
        <w:t>—</w:t>
      </w:r>
      <w:r>
        <w:t xml:space="preserve"> ВАЗ 2101, Москвич 408 и ГАЗ-24 в традиционной канареечной сине-желтой раскраске, а также ГАЗ 21, ГАЗ 93, ЗИС 150 и 151 и МАЗ 200.</w:t>
      </w:r>
      <w:r w:rsidR="00CA73E4">
        <w:t xml:space="preserve"> </w:t>
      </w:r>
      <w:r>
        <w:t>Инт</w:t>
      </w:r>
      <w:r>
        <w:t>е</w:t>
      </w:r>
      <w:r>
        <w:t>ресно, что первый троллейбу</w:t>
      </w:r>
      <w:proofErr w:type="gramStart"/>
      <w:r>
        <w:t>с в СССР</w:t>
      </w:r>
      <w:proofErr w:type="gramEnd"/>
      <w:r>
        <w:t xml:space="preserve"> появился в 1933 году, и даже во время Великой Отечественной войны н</w:t>
      </w:r>
      <w:r>
        <w:t>а</w:t>
      </w:r>
      <w:r>
        <w:t>ходился в эксплуатации в городах тыла, таких как Киров, Одесса, Баку. Считалось, что троллейбус — это большой шаг вперед по сравнению с трамваями, в том числе по своей мобильности, и поэтому руководство страны поо</w:t>
      </w:r>
      <w:r>
        <w:t>щ</w:t>
      </w:r>
      <w:r>
        <w:t>ряло активное развитие троллейбусного парка.</w:t>
      </w:r>
      <w:r w:rsidR="00CA73E4">
        <w:t xml:space="preserve"> </w:t>
      </w:r>
      <w:r w:rsidRPr="00CA73E4">
        <w:rPr>
          <w:bCs/>
          <w:i/>
          <w:bdr w:val="none" w:sz="0" w:space="0" w:color="auto" w:frame="1"/>
        </w:rPr>
        <w:t>МТБ-82Д 1954 года выпуска</w:t>
      </w:r>
      <w:r>
        <w:rPr>
          <w:b/>
          <w:bCs/>
          <w:bdr w:val="none" w:sz="0" w:space="0" w:color="auto" w:frame="1"/>
        </w:rPr>
        <w:t>.</w:t>
      </w:r>
      <w:r w:rsidR="00CA73E4">
        <w:rPr>
          <w:b/>
          <w:bCs/>
          <w:bdr w:val="none" w:sz="0" w:space="0" w:color="auto" w:frame="1"/>
        </w:rPr>
        <w:t xml:space="preserve"> </w:t>
      </w:r>
      <w:r>
        <w:t>До войны единственным заводом, производившим троллейбусы, был завод в Ярославле, но во время ВОВ его перепрофилировали на военную техн</w:t>
      </w:r>
      <w:r>
        <w:t>и</w:t>
      </w:r>
      <w:r>
        <w:t>ку, так что после войны пришлось начинать все сначала.</w:t>
      </w:r>
      <w:r>
        <w:rPr>
          <w:rStyle w:val="apple-converted-space"/>
          <w:sz w:val="12"/>
          <w:szCs w:val="12"/>
        </w:rPr>
        <w:t> </w:t>
      </w:r>
      <w:r>
        <w:br/>
        <w:t>В этот раз производство троллейбусов запустили в Туш</w:t>
      </w:r>
      <w:r>
        <w:t>и</w:t>
      </w:r>
      <w:r>
        <w:t xml:space="preserve">но на заводе авиационной промышленности №82. Именно по номеру завода и получил свое название троллейбус МТБ-82Д. МТБ расшифровывается как </w:t>
      </w:r>
      <w:r w:rsidR="00721648">
        <w:t>«</w:t>
      </w:r>
      <w:r>
        <w:t>Московский троллейбус</w:t>
      </w:r>
      <w:r w:rsidR="00721648">
        <w:t>»</w:t>
      </w:r>
      <w:r>
        <w:t xml:space="preserve">. </w:t>
      </w:r>
      <w:proofErr w:type="gramStart"/>
      <w:r>
        <w:t>Изначально кузов МТБ повторял кузов д</w:t>
      </w:r>
      <w:r>
        <w:t>о</w:t>
      </w:r>
      <w:r>
        <w:t>военного ЯТБ (Ярославского троллейбуса), но позже н</w:t>
      </w:r>
      <w:r>
        <w:t>е</w:t>
      </w:r>
      <w:r>
        <w:t>которые изменения внесли во внешность (если выражат</w:t>
      </w:r>
      <w:r>
        <w:t>ь</w:t>
      </w:r>
      <w:r>
        <w:t xml:space="preserve">ся просто, то раньше морда у троллейбуса была </w:t>
      </w:r>
      <w:r w:rsidR="00721648">
        <w:t>«</w:t>
      </w:r>
      <w:r>
        <w:t>ут</w:t>
      </w:r>
      <w:r>
        <w:t>ю</w:t>
      </w:r>
      <w:r>
        <w:t>гом</w:t>
      </w:r>
      <w:r w:rsidR="00721648">
        <w:t>»</w:t>
      </w:r>
      <w:r>
        <w:t>, а затем ее спрямили, позаимствовав у американск</w:t>
      </w:r>
      <w:r>
        <w:t>о</w:t>
      </w:r>
      <w:r>
        <w:t>го автобуса GM 1940 года, а сам кузов стали делать из алюминия.</w:t>
      </w:r>
      <w:proofErr w:type="gramEnd"/>
      <w:r>
        <w:t xml:space="preserve"> Так появилась модификация МТБ82Д, кот</w:t>
      </w:r>
      <w:r>
        <w:t>о</w:t>
      </w:r>
      <w:r>
        <w:t>рую вы видите на фотографии. Затем производство пер</w:t>
      </w:r>
      <w:r>
        <w:t>е</w:t>
      </w:r>
      <w:r>
        <w:t>вели в г</w:t>
      </w:r>
      <w:proofErr w:type="gramStart"/>
      <w:r>
        <w:t>.Э</w:t>
      </w:r>
      <w:proofErr w:type="gramEnd"/>
      <w:r>
        <w:t>нгельс, где производили до 320 машин в год.</w:t>
      </w:r>
      <w:r w:rsidR="00CA73E4">
        <w:t xml:space="preserve"> </w:t>
      </w:r>
      <w:r w:rsidRPr="00CA73E4">
        <w:rPr>
          <w:bCs/>
          <w:i/>
          <w:bdr w:val="none" w:sz="0" w:space="0" w:color="auto" w:frame="1"/>
        </w:rPr>
        <w:t>СВАРЗ ТБЭС-ВСХВ (1957 г.</w:t>
      </w:r>
      <w:proofErr w:type="gramStart"/>
      <w:r w:rsidRPr="00CA73E4">
        <w:rPr>
          <w:bCs/>
          <w:i/>
          <w:bdr w:val="none" w:sz="0" w:space="0" w:color="auto" w:frame="1"/>
        </w:rPr>
        <w:t>в</w:t>
      </w:r>
      <w:proofErr w:type="gramEnd"/>
      <w:r w:rsidRPr="00CA73E4">
        <w:rPr>
          <w:bCs/>
          <w:i/>
          <w:bdr w:val="none" w:sz="0" w:space="0" w:color="auto" w:frame="1"/>
        </w:rPr>
        <w:t>.)</w:t>
      </w:r>
      <w:r>
        <w:rPr>
          <w:b/>
          <w:bCs/>
          <w:bdr w:val="none" w:sz="0" w:space="0" w:color="auto" w:frame="1"/>
        </w:rPr>
        <w:t>.</w:t>
      </w:r>
      <w:r w:rsidR="00CA73E4">
        <w:rPr>
          <w:rStyle w:val="apple-converted-space"/>
          <w:sz w:val="12"/>
          <w:szCs w:val="12"/>
        </w:rPr>
        <w:t xml:space="preserve"> </w:t>
      </w:r>
      <w:r>
        <w:t>Особая серия троллейб</w:t>
      </w:r>
      <w:r>
        <w:t>у</w:t>
      </w:r>
      <w:r>
        <w:t xml:space="preserve">сов, созданная для обслуживания посетителей ВСХВ </w:t>
      </w:r>
      <w:r w:rsidR="00F050ED">
        <w:t>—</w:t>
      </w:r>
      <w:r>
        <w:t xml:space="preserve"> Всесоюзной сельскохозяйственной выставки (позднее </w:t>
      </w:r>
      <w:r w:rsidR="00F050ED">
        <w:t>—</w:t>
      </w:r>
      <w:r>
        <w:t xml:space="preserve"> ВДНХ). На территории выставки в 207 га была создана </w:t>
      </w:r>
      <w:r>
        <w:lastRenderedPageBreak/>
        <w:t>специальная троллейбусная кольцевая линия длиной 9,5 км, имевшая в плане форму подковы и разворотные кол</w:t>
      </w:r>
      <w:r>
        <w:t>ь</w:t>
      </w:r>
      <w:r>
        <w:t xml:space="preserve">ца по обе стороны от главного входа. Здесь и работали специально изготовленные троллейбусы МТБ-ВСХВ, сделанные на заводе имени </w:t>
      </w:r>
      <w:proofErr w:type="gramStart"/>
      <w:r>
        <w:t>Урицкого</w:t>
      </w:r>
      <w:proofErr w:type="gramEnd"/>
      <w:r>
        <w:t xml:space="preserve"> на базе модели МТБ-82Д </w:t>
      </w:r>
      <w:r w:rsidR="00F050ED">
        <w:t>—</w:t>
      </w:r>
      <w:r>
        <w:t xml:space="preserve"> с несколько увеличенными окнами салона, дополнительными огоньками по бортам и литыми укр</w:t>
      </w:r>
      <w:r>
        <w:t>а</w:t>
      </w:r>
      <w:r>
        <w:t>шениями. Первая партия этих троллейбусов прибыла в августе 1954 года, но они оказались морально устаревш</w:t>
      </w:r>
      <w:r>
        <w:t>и</w:t>
      </w:r>
      <w:r>
        <w:t>ми, и тогда Сокольнический вагоноремонтный завод (СВАРЗ) получил задание на производство новой линии. Под руководством главного конструктора В. В. Строган</w:t>
      </w:r>
      <w:r>
        <w:t>о</w:t>
      </w:r>
      <w:r>
        <w:t xml:space="preserve">ва был создан </w:t>
      </w:r>
      <w:r w:rsidR="00721648">
        <w:t>«</w:t>
      </w:r>
      <w:r>
        <w:t>Троллейбус для ВСХВ</w:t>
      </w:r>
      <w:r w:rsidR="00721648">
        <w:t>»</w:t>
      </w:r>
      <w:r>
        <w:t>. Это была сове</w:t>
      </w:r>
      <w:r>
        <w:t>р</w:t>
      </w:r>
      <w:r>
        <w:t>шенно новая модель с необычными техническими и д</w:t>
      </w:r>
      <w:r>
        <w:t>и</w:t>
      </w:r>
      <w:r>
        <w:t>зайнерскими решениями. Так, например, роль боковых стекол выполняли прозрачные пластиковые шторки, к</w:t>
      </w:r>
      <w:r>
        <w:t>о</w:t>
      </w:r>
      <w:r>
        <w:t>торые поднимались вверх под остекление крыши.</w:t>
      </w:r>
      <w:r w:rsidR="00CA73E4">
        <w:t xml:space="preserve"> </w:t>
      </w:r>
      <w:r>
        <w:t>На л</w:t>
      </w:r>
      <w:r>
        <w:t>о</w:t>
      </w:r>
      <w:r>
        <w:t>бовой части кузова размещалась огромная эмблема ВСХВ. Внутри были установлены велюровые сидения, в проходе лежала ковровая дорожка, а сзади было вмонт</w:t>
      </w:r>
      <w:r>
        <w:t>и</w:t>
      </w:r>
      <w:r>
        <w:t xml:space="preserve">ровано зеркало. В серию первый троллейбус пошел в 1956 году. Собственно, аббревиатура ТБЭС расшифровывается как </w:t>
      </w:r>
      <w:r w:rsidR="00721648">
        <w:t>«</w:t>
      </w:r>
      <w:r>
        <w:t xml:space="preserve">троллейбус экскурсионный </w:t>
      </w:r>
      <w:proofErr w:type="spellStart"/>
      <w:r>
        <w:t>сокольнический</w:t>
      </w:r>
      <w:proofErr w:type="spellEnd"/>
      <w:r w:rsidR="00721648">
        <w:t>»</w:t>
      </w:r>
      <w:r>
        <w:t>.</w:t>
      </w:r>
      <w:r w:rsidR="00CA73E4">
        <w:t xml:space="preserve"> </w:t>
      </w:r>
      <w:r w:rsidRPr="00CA73E4">
        <w:rPr>
          <w:bCs/>
          <w:i/>
          <w:bdr w:val="none" w:sz="0" w:space="0" w:color="auto" w:frame="1"/>
        </w:rPr>
        <w:t xml:space="preserve">СВАРЗ </w:t>
      </w:r>
      <w:r w:rsidR="00F050ED">
        <w:rPr>
          <w:bCs/>
          <w:i/>
          <w:bdr w:val="none" w:sz="0" w:space="0" w:color="auto" w:frame="1"/>
        </w:rPr>
        <w:t>—</w:t>
      </w:r>
      <w:r w:rsidRPr="00CA73E4">
        <w:rPr>
          <w:bCs/>
          <w:i/>
          <w:bdr w:val="none" w:sz="0" w:space="0" w:color="auto" w:frame="1"/>
        </w:rPr>
        <w:t xml:space="preserve"> МТБЭС (1963 г.</w:t>
      </w:r>
      <w:proofErr w:type="gramStart"/>
      <w:r w:rsidRPr="00CA73E4">
        <w:rPr>
          <w:bCs/>
          <w:i/>
          <w:bdr w:val="none" w:sz="0" w:space="0" w:color="auto" w:frame="1"/>
        </w:rPr>
        <w:t>в</w:t>
      </w:r>
      <w:proofErr w:type="gramEnd"/>
      <w:r w:rsidRPr="00CA73E4">
        <w:rPr>
          <w:bCs/>
          <w:i/>
          <w:bdr w:val="none" w:sz="0" w:space="0" w:color="auto" w:frame="1"/>
        </w:rPr>
        <w:t>.)</w:t>
      </w:r>
      <w:r>
        <w:t xml:space="preserve">. Тот же ТБЭС, только </w:t>
      </w:r>
      <w:r w:rsidR="00721648">
        <w:t>«</w:t>
      </w:r>
      <w:r>
        <w:t>Модерниз</w:t>
      </w:r>
      <w:r>
        <w:t>и</w:t>
      </w:r>
      <w:r>
        <w:t>рованный</w:t>
      </w:r>
      <w:r w:rsidR="00721648">
        <w:t>»</w:t>
      </w:r>
      <w:r>
        <w:t xml:space="preserve">. Это уже городской вариант троллейбуса, и в связи с городскими маршрутами </w:t>
      </w:r>
      <w:r w:rsidR="00F050ED">
        <w:t>—</w:t>
      </w:r>
      <w:r>
        <w:t xml:space="preserve"> модернизированный. Салон был уже остеклен, отказались от пластиковых подъемных стекол, заменив их обычными, меньшего ра</w:t>
      </w:r>
      <w:r>
        <w:t>з</w:t>
      </w:r>
      <w:r>
        <w:t xml:space="preserve">мера. Исчезла эмблема ВСХВ, упростился салон: убрали зеркала и ковровую дорожку, сиденья обшили </w:t>
      </w:r>
      <w:proofErr w:type="spellStart"/>
      <w:r>
        <w:t>кожзамом</w:t>
      </w:r>
      <w:proofErr w:type="spellEnd"/>
      <w:r>
        <w:t>.</w:t>
      </w:r>
      <w:r>
        <w:rPr>
          <w:rStyle w:val="apple-converted-space"/>
          <w:sz w:val="12"/>
          <w:szCs w:val="12"/>
        </w:rPr>
        <w:t> </w:t>
      </w:r>
      <w:r>
        <w:br/>
        <w:t xml:space="preserve">Появился </w:t>
      </w:r>
      <w:proofErr w:type="spellStart"/>
      <w:r>
        <w:t>пневмоусилитель</w:t>
      </w:r>
      <w:proofErr w:type="spellEnd"/>
      <w:r>
        <w:t xml:space="preserve"> руля, фары перенесли с ба</w:t>
      </w:r>
      <w:r>
        <w:t>м</w:t>
      </w:r>
      <w:r>
        <w:t xml:space="preserve">пера на кузов, а на бампер установили </w:t>
      </w:r>
      <w:proofErr w:type="spellStart"/>
      <w:r>
        <w:t>поворотники</w:t>
      </w:r>
      <w:proofErr w:type="spellEnd"/>
      <w:r>
        <w:t>.</w:t>
      </w:r>
      <w:r w:rsidR="00CA73E4">
        <w:t xml:space="preserve"> </w:t>
      </w:r>
      <w:r w:rsidRPr="00CA73E4">
        <w:rPr>
          <w:bCs/>
          <w:i/>
          <w:bdr w:val="none" w:sz="0" w:space="0" w:color="auto" w:frame="1"/>
        </w:rPr>
        <w:t>ЗиУ-5 (1961 г.</w:t>
      </w:r>
      <w:proofErr w:type="gramStart"/>
      <w:r w:rsidRPr="00CA73E4">
        <w:rPr>
          <w:bCs/>
          <w:i/>
          <w:bdr w:val="none" w:sz="0" w:space="0" w:color="auto" w:frame="1"/>
        </w:rPr>
        <w:t>в</w:t>
      </w:r>
      <w:proofErr w:type="gramEnd"/>
      <w:r w:rsidRPr="00CA73E4">
        <w:rPr>
          <w:bCs/>
          <w:i/>
          <w:bdr w:val="none" w:sz="0" w:space="0" w:color="auto" w:frame="1"/>
        </w:rPr>
        <w:t>.)</w:t>
      </w:r>
      <w:r>
        <w:t xml:space="preserve">. </w:t>
      </w:r>
      <w:proofErr w:type="spellStart"/>
      <w:r>
        <w:t>ЗиУ</w:t>
      </w:r>
      <w:proofErr w:type="spellEnd"/>
      <w:r>
        <w:t xml:space="preserve"> расшифровывается как </w:t>
      </w:r>
      <w:r w:rsidR="00721648">
        <w:t>«</w:t>
      </w:r>
      <w:r>
        <w:t>Завод имени Урицкого</w:t>
      </w:r>
      <w:r w:rsidR="00721648">
        <w:t>»</w:t>
      </w:r>
      <w:r>
        <w:t>, который находился в г</w:t>
      </w:r>
      <w:proofErr w:type="gramStart"/>
      <w:r>
        <w:t>.Э</w:t>
      </w:r>
      <w:proofErr w:type="gramEnd"/>
      <w:r>
        <w:t xml:space="preserve">нгельсе Саратовской области. Кстати, сейчас это производство до сих пор функционирует и называется </w:t>
      </w:r>
      <w:r w:rsidR="00721648">
        <w:t>«</w:t>
      </w:r>
      <w:proofErr w:type="spellStart"/>
      <w:r>
        <w:t>Тролза</w:t>
      </w:r>
      <w:proofErr w:type="spellEnd"/>
      <w:r w:rsidR="00721648">
        <w:t>»</w:t>
      </w:r>
      <w:r>
        <w:t xml:space="preserve"> </w:t>
      </w:r>
      <w:r w:rsidR="00F050ED">
        <w:t>—</w:t>
      </w:r>
      <w:r>
        <w:t xml:space="preserve"> наверняка, вы видели эту надпись, в том числе, на московских горо</w:t>
      </w:r>
      <w:r>
        <w:t>д</w:t>
      </w:r>
      <w:r>
        <w:t>ских троллейбусах.</w:t>
      </w:r>
      <w:r w:rsidR="00CA73E4">
        <w:t xml:space="preserve"> </w:t>
      </w:r>
      <w:r>
        <w:t>Серийный выпуск ЗиУ-5 начался в 1959 году, а через 2 года полностью заместил МТБ-82. Это был весьма передовой проект с большим количеством интересных технологических решений. Здесь впервые был применен несущий кузов, электрические цепи разд</w:t>
      </w:r>
      <w:r>
        <w:t>е</w:t>
      </w:r>
      <w:r>
        <w:t xml:space="preserve">лены </w:t>
      </w:r>
      <w:proofErr w:type="gramStart"/>
      <w:r>
        <w:t>на</w:t>
      </w:r>
      <w:proofErr w:type="gramEnd"/>
      <w:r>
        <w:t xml:space="preserve"> низковольтные и высоковольтные.</w:t>
      </w:r>
      <w:r w:rsidR="00CA73E4">
        <w:t xml:space="preserve"> </w:t>
      </w:r>
      <w:r>
        <w:t xml:space="preserve">Для удобства пассажиров увеличили двери </w:t>
      </w:r>
      <w:r w:rsidR="00F050ED">
        <w:t>—</w:t>
      </w:r>
      <w:r>
        <w:t xml:space="preserve"> чтобы быстрее произв</w:t>
      </w:r>
      <w:r>
        <w:t>о</w:t>
      </w:r>
      <w:r>
        <w:t>дить посадку и высадку, увеличили объем задней пл</w:t>
      </w:r>
      <w:r>
        <w:t>о</w:t>
      </w:r>
      <w:r>
        <w:t>щадки, расширили центральный проход. Улучшили и р</w:t>
      </w:r>
      <w:r>
        <w:t>а</w:t>
      </w:r>
      <w:r>
        <w:t xml:space="preserve">бочее место водителя, увеличили площадь остекления для лучшего обзора, многие ручные устройства </w:t>
      </w:r>
      <w:proofErr w:type="gramStart"/>
      <w:r>
        <w:t>заменили на электрические</w:t>
      </w:r>
      <w:proofErr w:type="gramEnd"/>
      <w:r>
        <w:t xml:space="preserve"> аналоги.</w:t>
      </w:r>
      <w:r w:rsidR="00CA73E4">
        <w:t xml:space="preserve"> </w:t>
      </w:r>
      <w:r>
        <w:t xml:space="preserve">ЗиУ-5 </w:t>
      </w:r>
      <w:r w:rsidR="00F050ED">
        <w:t>—</w:t>
      </w:r>
      <w:r>
        <w:t xml:space="preserve"> один из самых массовых троллейбусов, всего было выпущено более 16 000 экзем</w:t>
      </w:r>
      <w:r>
        <w:t>п</w:t>
      </w:r>
      <w:r>
        <w:t xml:space="preserve">ляров. Кстати, и проработали они на маршрутах очень долго </w:t>
      </w:r>
      <w:r w:rsidR="00F050ED">
        <w:t>—</w:t>
      </w:r>
      <w:r>
        <w:t xml:space="preserve"> в Ленинграде, например, вплоть до 1994 года.</w:t>
      </w:r>
      <w:r w:rsidR="00CA73E4">
        <w:t xml:space="preserve"> </w:t>
      </w:r>
      <w:r>
        <w:t xml:space="preserve">Кстати, любопытный факт: эти троллейбусы поставлялись также и на экспорт </w:t>
      </w:r>
      <w:r w:rsidR="00F050ED">
        <w:t>—</w:t>
      </w:r>
      <w:r>
        <w:t xml:space="preserve"> например, в Венгрию и Колумбию, а электрооборудование со списанных ЗиУ-5 в Венгрии устанавливалось на первые экземпляры венгерских тро</w:t>
      </w:r>
      <w:r>
        <w:t>л</w:t>
      </w:r>
      <w:r>
        <w:t>лейбусов Икарус.</w:t>
      </w:r>
      <w:r w:rsidR="00CA73E4">
        <w:t xml:space="preserve"> </w:t>
      </w:r>
      <w:r w:rsidRPr="00CA73E4">
        <w:rPr>
          <w:bCs/>
          <w:i/>
          <w:bdr w:val="none" w:sz="0" w:space="0" w:color="auto" w:frame="1"/>
        </w:rPr>
        <w:t>ЗиУ-9 (1980 г.</w:t>
      </w:r>
      <w:proofErr w:type="gramStart"/>
      <w:r w:rsidRPr="00CA73E4">
        <w:rPr>
          <w:bCs/>
          <w:i/>
          <w:bdr w:val="none" w:sz="0" w:space="0" w:color="auto" w:frame="1"/>
        </w:rPr>
        <w:t>в</w:t>
      </w:r>
      <w:proofErr w:type="gramEnd"/>
      <w:r w:rsidRPr="00CA73E4">
        <w:rPr>
          <w:bCs/>
          <w:i/>
          <w:bdr w:val="none" w:sz="0" w:space="0" w:color="auto" w:frame="1"/>
        </w:rPr>
        <w:t>.)</w:t>
      </w:r>
      <w:r>
        <w:t>. Этот троллейбус х</w:t>
      </w:r>
      <w:r>
        <w:t>о</w:t>
      </w:r>
      <w:r>
        <w:t>рошо знаком практически всем современным горожанам, т.к. до сих пор еще находится в эксплуатации. ЗиУ-9 см</w:t>
      </w:r>
      <w:r>
        <w:t>е</w:t>
      </w:r>
      <w:r>
        <w:t>нил собой ЗиУ-5. В промежутке еще был разработан ЗиУ-7, но он, в силу определенных причин, в серию так и не пошел. В 1971 году был успешно построен прототип ЗиУ-9, и в том же году был начат серийный выпуск модели. Кстати, вторым названием троллейбуса был ЗиУ-682 (маркировку изменили в связи с требованиями отраслев</w:t>
      </w:r>
      <w:r>
        <w:t>о</w:t>
      </w:r>
      <w:r>
        <w:lastRenderedPageBreak/>
        <w:t>го классификатора). Новая модель имела ряд преим</w:t>
      </w:r>
      <w:r>
        <w:t>у</w:t>
      </w:r>
      <w:r>
        <w:t>ще</w:t>
      </w:r>
      <w:proofErr w:type="gramStart"/>
      <w:r>
        <w:t>ств в пр</w:t>
      </w:r>
      <w:proofErr w:type="gramEnd"/>
      <w:r>
        <w:t>оизводственном и технологическом плане, п</w:t>
      </w:r>
      <w:r>
        <w:t>о</w:t>
      </w:r>
      <w:r>
        <w:t>этому с 1972 года вместо ЗиУ-5 был налажен выпуск н</w:t>
      </w:r>
      <w:r>
        <w:t>о</w:t>
      </w:r>
      <w:r>
        <w:t>вой модели.</w:t>
      </w:r>
      <w:r w:rsidR="00CA73E4">
        <w:t xml:space="preserve"> </w:t>
      </w:r>
      <w:r>
        <w:t>Внешне многие элементы были заимствов</w:t>
      </w:r>
      <w:r>
        <w:t>а</w:t>
      </w:r>
      <w:r>
        <w:t xml:space="preserve">ны у зарубежных машин фирм MAN и </w:t>
      </w:r>
      <w:proofErr w:type="spellStart"/>
      <w:r>
        <w:t>Chausson</w:t>
      </w:r>
      <w:proofErr w:type="spellEnd"/>
      <w:r>
        <w:t>. Некот</w:t>
      </w:r>
      <w:r>
        <w:t>о</w:t>
      </w:r>
      <w:r>
        <w:t>рые технологические решения также были позаимствов</w:t>
      </w:r>
      <w:r>
        <w:t>а</w:t>
      </w:r>
      <w:r>
        <w:t xml:space="preserve">ны. Например, троллейбус получил сварной стальной корпус (вместо </w:t>
      </w:r>
      <w:proofErr w:type="gramStart"/>
      <w:r>
        <w:t>клепанного</w:t>
      </w:r>
      <w:proofErr w:type="gramEnd"/>
      <w:r>
        <w:t xml:space="preserve"> алюминиевого) и </w:t>
      </w:r>
      <w:proofErr w:type="spellStart"/>
      <w:r>
        <w:t>пневмопо</w:t>
      </w:r>
      <w:r>
        <w:t>д</w:t>
      </w:r>
      <w:r>
        <w:t>веску</w:t>
      </w:r>
      <w:proofErr w:type="spellEnd"/>
      <w:r>
        <w:t xml:space="preserve"> без рессор. Задняя площадка была занижена на одну ступеньку для удобства загрузки, в том числе и колясок. В крыше сделали люки для вентиляции, а окна оборудовали форточками.</w:t>
      </w:r>
      <w:r w:rsidR="00CA73E4">
        <w:t xml:space="preserve"> </w:t>
      </w:r>
      <w:r>
        <w:t>В 1976 году появилась следующая модиф</w:t>
      </w:r>
      <w:r>
        <w:t>и</w:t>
      </w:r>
      <w:r>
        <w:t>кация. Сократили число потолочных люков, число св</w:t>
      </w:r>
      <w:r>
        <w:t>е</w:t>
      </w:r>
      <w:r>
        <w:t>тильников и уменьшили количество форточек. Также и</w:t>
      </w:r>
      <w:r>
        <w:t>з</w:t>
      </w:r>
      <w:r>
        <w:t>менилась конструкция подвески. Следующее существе</w:t>
      </w:r>
      <w:r>
        <w:t>н</w:t>
      </w:r>
      <w:r>
        <w:t>ное изменение произошло уже в 1984 году.</w:t>
      </w:r>
      <w:r w:rsidR="00CA73E4">
        <w:t xml:space="preserve"> </w:t>
      </w:r>
      <w:r>
        <w:t xml:space="preserve">К 2010 году производитель, который теперь именуется ЗАО </w:t>
      </w:r>
      <w:r w:rsidR="00721648">
        <w:t>«</w:t>
      </w:r>
      <w:proofErr w:type="spellStart"/>
      <w:r>
        <w:t>Тролза</w:t>
      </w:r>
      <w:proofErr w:type="spellEnd"/>
      <w:r w:rsidR="00721648">
        <w:t>»</w:t>
      </w:r>
      <w:r>
        <w:t xml:space="preserve"> предлагал 6 серийных модификаций, но с 2012 выпуск был фактически прекращен в связи с отсутствием спроса, но до сих пор находится в эксплуатации.</w:t>
      </w:r>
      <w:r w:rsidR="00CA73E4">
        <w:t xml:space="preserve"> </w:t>
      </w:r>
      <w:r>
        <w:t>ЗиУ-9 был с</w:t>
      </w:r>
      <w:r>
        <w:t>а</w:t>
      </w:r>
      <w:r>
        <w:t>мым многочисленным троллейбусом в мире. Всего в</w:t>
      </w:r>
      <w:r>
        <w:t>ы</w:t>
      </w:r>
      <w:r>
        <w:t>п</w:t>
      </w:r>
      <w:bookmarkStart w:id="169" w:name="_GoBack"/>
      <w:bookmarkEnd w:id="169"/>
      <w:r>
        <w:t xml:space="preserve">устили свыше 40 000 экземпляров. </w:t>
      </w:r>
      <w:proofErr w:type="gramStart"/>
      <w:r>
        <w:t>А во времена СССР он экспортировался в Болгарию, Югославию, Венгрию, Румынию, Финляндию, Польшу, Грецию, Аргентину, К</w:t>
      </w:r>
      <w:r>
        <w:t>о</w:t>
      </w:r>
      <w:r>
        <w:t>лумбию, Монголию.</w:t>
      </w:r>
      <w:proofErr w:type="gramEnd"/>
      <w:r>
        <w:t xml:space="preserve"> Что любопытно, эти троллейбусы проделали и обратный путь: в 2002 году в некоторые г</w:t>
      </w:r>
      <w:r>
        <w:t>о</w:t>
      </w:r>
      <w:r>
        <w:t>рода России вернулась партия этих троллейбусов из Венгрии и Сербии.</w:t>
      </w:r>
    </w:p>
    <w:p w:rsidR="00060342" w:rsidRDefault="00060342">
      <w:pPr>
        <w:pStyle w:val="ae"/>
      </w:pPr>
      <w:bookmarkStart w:id="170" w:name="_Toc403983738"/>
      <w:r>
        <w:t>Севастополь</w:t>
      </w:r>
      <w:bookmarkEnd w:id="170"/>
    </w:p>
    <w:p w:rsidR="00060342" w:rsidRPr="00060342" w:rsidRDefault="00060342" w:rsidP="00060342">
      <w:pPr>
        <w:pStyle w:val="aa"/>
        <w:rPr>
          <w:rStyle w:val="af3"/>
          <w:rFonts w:cs="Arial"/>
          <w:b w:val="0"/>
          <w:bCs/>
          <w:szCs w:val="29"/>
        </w:rPr>
      </w:pPr>
      <w:bookmarkStart w:id="171" w:name="_Toc403983739"/>
      <w:r w:rsidRPr="00060342">
        <w:t xml:space="preserve">— В </w:t>
      </w:r>
      <w:r w:rsidRPr="00060342">
        <w:rPr>
          <w:rStyle w:val="af3"/>
          <w:rFonts w:cs="Arial"/>
          <w:b w:val="0"/>
          <w:bCs/>
          <w:szCs w:val="29"/>
        </w:rPr>
        <w:t>Севастополе снижена цена на проезд на пассажи</w:t>
      </w:r>
      <w:r w:rsidRPr="00060342">
        <w:rPr>
          <w:rStyle w:val="af3"/>
          <w:rFonts w:cs="Arial"/>
          <w:b w:val="0"/>
          <w:bCs/>
          <w:szCs w:val="29"/>
        </w:rPr>
        <w:t>р</w:t>
      </w:r>
      <w:r w:rsidRPr="00060342">
        <w:rPr>
          <w:rStyle w:val="af3"/>
          <w:rFonts w:cs="Arial"/>
          <w:b w:val="0"/>
          <w:bCs/>
          <w:szCs w:val="29"/>
        </w:rPr>
        <w:t>ских</w:t>
      </w:r>
      <w:r w:rsidRPr="00060342">
        <w:rPr>
          <w:rStyle w:val="apple-converted-space"/>
          <w:szCs w:val="29"/>
        </w:rPr>
        <w:t xml:space="preserve"> </w:t>
      </w:r>
      <w:r w:rsidRPr="00060342">
        <w:rPr>
          <w:rStyle w:val="af3"/>
          <w:rFonts w:cs="Arial"/>
          <w:b w:val="0"/>
          <w:bCs/>
        </w:rPr>
        <w:t>катерах</w:t>
      </w:r>
      <w:bookmarkEnd w:id="171"/>
    </w:p>
    <w:p w:rsidR="00060342" w:rsidRPr="00060342" w:rsidRDefault="00060342" w:rsidP="00060342">
      <w:pPr>
        <w:pStyle w:val="ab"/>
      </w:pPr>
      <w:r w:rsidRPr="00060342">
        <w:rPr>
          <w:szCs w:val="29"/>
        </w:rPr>
        <w:t xml:space="preserve">Об этом сообщил заместитель губернатора Севастополя Сергей Литвинов. </w:t>
      </w:r>
      <w:r w:rsidR="00721648">
        <w:rPr>
          <w:szCs w:val="29"/>
        </w:rPr>
        <w:t>«</w:t>
      </w:r>
      <w:r w:rsidRPr="00060342">
        <w:rPr>
          <w:szCs w:val="29"/>
        </w:rPr>
        <w:t>Правительство приняло такое реш</w:t>
      </w:r>
      <w:r w:rsidRPr="00060342">
        <w:rPr>
          <w:szCs w:val="29"/>
        </w:rPr>
        <w:t>е</w:t>
      </w:r>
      <w:r w:rsidRPr="00060342">
        <w:rPr>
          <w:szCs w:val="29"/>
        </w:rPr>
        <w:t>ние, чтобы не ущемлять жителей Северной стороны, к</w:t>
      </w:r>
      <w:r w:rsidRPr="00060342">
        <w:rPr>
          <w:szCs w:val="29"/>
        </w:rPr>
        <w:t>о</w:t>
      </w:r>
      <w:r w:rsidRPr="00060342">
        <w:rPr>
          <w:szCs w:val="29"/>
        </w:rPr>
        <w:t xml:space="preserve">торые ездят в город на работу и по делам. Мы приравняли цену </w:t>
      </w:r>
      <w:proofErr w:type="gramStart"/>
      <w:r w:rsidRPr="00060342">
        <w:rPr>
          <w:szCs w:val="29"/>
        </w:rPr>
        <w:t>на билет на катер к средней цене на билет в назе</w:t>
      </w:r>
      <w:r w:rsidRPr="00060342">
        <w:rPr>
          <w:szCs w:val="29"/>
        </w:rPr>
        <w:t>м</w:t>
      </w:r>
      <w:r w:rsidRPr="00060342">
        <w:rPr>
          <w:szCs w:val="29"/>
        </w:rPr>
        <w:t>ном общественном транспорте</w:t>
      </w:r>
      <w:proofErr w:type="gramEnd"/>
      <w:r w:rsidR="00721648">
        <w:rPr>
          <w:szCs w:val="29"/>
        </w:rPr>
        <w:t>»</w:t>
      </w:r>
      <w:r w:rsidRPr="00060342">
        <w:rPr>
          <w:szCs w:val="29"/>
        </w:rPr>
        <w:t xml:space="preserve">, </w:t>
      </w:r>
      <w:r w:rsidR="00F050ED">
        <w:rPr>
          <w:szCs w:val="29"/>
        </w:rPr>
        <w:t>—</w:t>
      </w:r>
      <w:r w:rsidRPr="00060342">
        <w:rPr>
          <w:szCs w:val="29"/>
        </w:rPr>
        <w:t xml:space="preserve"> пояснил он. По сл</w:t>
      </w:r>
      <w:r w:rsidRPr="00060342">
        <w:rPr>
          <w:szCs w:val="29"/>
        </w:rPr>
        <w:t>о</w:t>
      </w:r>
      <w:r w:rsidRPr="00060342">
        <w:rPr>
          <w:szCs w:val="29"/>
        </w:rPr>
        <w:t xml:space="preserve">вам С.Литвинова, в следующем году тарифы на проезд на катерах будут пересматриваться. </w:t>
      </w:r>
      <w:r w:rsidR="00721648">
        <w:rPr>
          <w:szCs w:val="29"/>
        </w:rPr>
        <w:t>«</w:t>
      </w:r>
      <w:r w:rsidRPr="00060342">
        <w:rPr>
          <w:szCs w:val="29"/>
        </w:rPr>
        <w:t>Порт сделает расчеты и представит их в управление по тарифам. Сумеет показать, что они убыточны, будем повышать (тарифы на проезд)</w:t>
      </w:r>
      <w:r w:rsidR="00721648">
        <w:rPr>
          <w:szCs w:val="29"/>
        </w:rPr>
        <w:t>»</w:t>
      </w:r>
      <w:r w:rsidRPr="00060342">
        <w:rPr>
          <w:szCs w:val="29"/>
        </w:rPr>
        <w:t xml:space="preserve">, </w:t>
      </w:r>
      <w:r w:rsidR="00F050ED">
        <w:rPr>
          <w:szCs w:val="29"/>
        </w:rPr>
        <w:t>—</w:t>
      </w:r>
      <w:r w:rsidRPr="00060342">
        <w:rPr>
          <w:szCs w:val="29"/>
        </w:rPr>
        <w:t xml:space="preserve"> сказал С.Литвинов. </w:t>
      </w:r>
      <w:proofErr w:type="spellStart"/>
      <w:r w:rsidRPr="00060342">
        <w:rPr>
          <w:szCs w:val="29"/>
        </w:rPr>
        <w:t>Замгубернатора</w:t>
      </w:r>
      <w:proofErr w:type="spellEnd"/>
      <w:r w:rsidRPr="00060342">
        <w:rPr>
          <w:szCs w:val="29"/>
        </w:rPr>
        <w:t xml:space="preserve"> добавил, что до конца этого года катера, как и другой муниципальный транспорт, оборудуют автоматизированными системами оплаты, которые позволят точно определить параметры пассажиропотока.</w:t>
      </w:r>
    </w:p>
    <w:p w:rsidR="00C46587" w:rsidRDefault="00C46587" w:rsidP="00C46587">
      <w:pPr>
        <w:pStyle w:val="a9"/>
      </w:pPr>
      <w:bookmarkStart w:id="172" w:name="_Toc403983740"/>
      <w:bookmarkEnd w:id="166"/>
      <w:r>
        <w:t>МЕСТНОЕ САМОУПРАВЛЕНИЕ ГЛАЗАМИ СМИ</w:t>
      </w:r>
      <w:bookmarkEnd w:id="172"/>
    </w:p>
    <w:p w:rsidR="00C46587" w:rsidRDefault="00721648" w:rsidP="00C46587">
      <w:pPr>
        <w:pStyle w:val="af1"/>
      </w:pPr>
      <w:bookmarkStart w:id="173" w:name="_Toc403983741"/>
      <w:r>
        <w:t>«</w:t>
      </w:r>
      <w:r w:rsidR="00C46587">
        <w:t>Коммерсант</w:t>
      </w:r>
      <w:r>
        <w:t>»</w:t>
      </w:r>
      <w:bookmarkEnd w:id="173"/>
    </w:p>
    <w:p w:rsidR="00C46587" w:rsidRDefault="00C46587" w:rsidP="00C46587">
      <w:pPr>
        <w:pStyle w:val="aa"/>
      </w:pPr>
      <w:bookmarkStart w:id="174" w:name="_Toc403983742"/>
      <w:r>
        <w:t>— Муниципалитеты поделятся полномочиями с регион</w:t>
      </w:r>
      <w:r>
        <w:t>а</w:t>
      </w:r>
      <w:r>
        <w:t>ми</w:t>
      </w:r>
      <w:bookmarkEnd w:id="174"/>
    </w:p>
    <w:p w:rsidR="00C46587" w:rsidRDefault="00C46587" w:rsidP="00C46587">
      <w:pPr>
        <w:pStyle w:val="ab"/>
      </w:pPr>
      <w:r>
        <w:t>Реформа местного самоуправления (МСУ) в стране вст</w:t>
      </w:r>
      <w:r>
        <w:t>у</w:t>
      </w:r>
      <w:r>
        <w:t>пает во вторую стадию. Первая — формирование органов МСУ — завершается 27 ноября, а затем субъектам РФ предстоит перераспределить полномочия между реги</w:t>
      </w:r>
      <w:r>
        <w:t>о</w:t>
      </w:r>
      <w:r>
        <w:t>нальными и муниципальными властями. Полномочия у МСУ уже отобрали власти Московской и Орловской о</w:t>
      </w:r>
      <w:r>
        <w:t>б</w:t>
      </w:r>
      <w:r>
        <w:t xml:space="preserve">ластей. По мнению экспертов, </w:t>
      </w:r>
      <w:proofErr w:type="gramStart"/>
      <w:r>
        <w:t>лишенное</w:t>
      </w:r>
      <w:proofErr w:type="gramEnd"/>
      <w:r>
        <w:t xml:space="preserve"> полномочий и финансовых ресурсов МСУ превратится в чистую фо</w:t>
      </w:r>
      <w:r>
        <w:t>р</w:t>
      </w:r>
      <w:r>
        <w:t>мальность. Депутаты Орловского областного совета пр</w:t>
      </w:r>
      <w:r>
        <w:t>и</w:t>
      </w:r>
      <w:r>
        <w:t xml:space="preserve">няли на прошлой неделе в первом чтении законопроект, которым отменяются выборы глав всех муниципалитетов и вводится система </w:t>
      </w:r>
      <w:proofErr w:type="spellStart"/>
      <w:r>
        <w:t>сити-менеджмента</w:t>
      </w:r>
      <w:proofErr w:type="spellEnd"/>
      <w:r>
        <w:t xml:space="preserve">. Одновременно </w:t>
      </w:r>
      <w:r>
        <w:lastRenderedPageBreak/>
        <w:t>органы МСУ лишаются основных полномочий в сфере землепользования, градостроительной и дорожной де</w:t>
      </w:r>
      <w:r>
        <w:t>я</w:t>
      </w:r>
      <w:r>
        <w:t>тельности, которые берет на себя областное правительс</w:t>
      </w:r>
      <w:r>
        <w:t>т</w:t>
      </w:r>
      <w:r>
        <w:t>во. Сам регион будет утверждать схемы тепло- и вод</w:t>
      </w:r>
      <w:r>
        <w:t>о</w:t>
      </w:r>
      <w:r>
        <w:t>снабжения, регулировать рекламный рынок и рынок ро</w:t>
      </w:r>
      <w:r>
        <w:t>з</w:t>
      </w:r>
      <w:r>
        <w:t xml:space="preserve">ничной торговли, вывозить мусор и регламентировать работу местных кладбищ. Деньги на выполнение этих полномочий уже в 2015 году уйдут в бюджет области. Это, как говорится в пояснительной записке к проекту, </w:t>
      </w:r>
      <w:r w:rsidR="00721648">
        <w:t>«</w:t>
      </w:r>
      <w:r>
        <w:t>снизит нагрузку на местные бюджеты и позволит реал</w:t>
      </w:r>
      <w:r>
        <w:t>и</w:t>
      </w:r>
      <w:r>
        <w:t>зовывать единую политику в различных сферах на терр</w:t>
      </w:r>
      <w:r>
        <w:t>и</w:t>
      </w:r>
      <w:r>
        <w:t>тории Орловской области</w:t>
      </w:r>
      <w:r w:rsidR="00721648">
        <w:t>»</w:t>
      </w:r>
      <w:r>
        <w:t>. Набор полномочий, перех</w:t>
      </w:r>
      <w:r>
        <w:t>о</w:t>
      </w:r>
      <w:r>
        <w:t>дящих правительству Орловской области, полностью п</w:t>
      </w:r>
      <w:r>
        <w:t>о</w:t>
      </w:r>
      <w:r>
        <w:t>вторяет тот, что взяла на себя администрация Подмоск</w:t>
      </w:r>
      <w:r>
        <w:t>о</w:t>
      </w:r>
      <w:r>
        <w:t>вья, первой отреагировавшая на майские изменения зак</w:t>
      </w:r>
      <w:r>
        <w:t>о</w:t>
      </w:r>
      <w:r>
        <w:t xml:space="preserve">на </w:t>
      </w:r>
      <w:r w:rsidR="00721648">
        <w:t>«</w:t>
      </w:r>
      <w:r>
        <w:t>Об общих принципах организации местного сам</w:t>
      </w:r>
      <w:r>
        <w:t>о</w:t>
      </w:r>
      <w:r>
        <w:t>управления в РФ</w:t>
      </w:r>
      <w:r w:rsidR="00721648">
        <w:t>»</w:t>
      </w:r>
      <w:r>
        <w:t>. Поправками в закон об МСУ регионам дается право самим определять, какие полномочия пер</w:t>
      </w:r>
      <w:r>
        <w:t>е</w:t>
      </w:r>
      <w:r>
        <w:t xml:space="preserve">давать на места. Как пояснил глава экспертного совета Всероссийского совета местного самоуправления сенатор Вячеслав Тимченко, </w:t>
      </w:r>
      <w:r w:rsidR="00721648">
        <w:t>«</w:t>
      </w:r>
      <w:r>
        <w:t>в ст. 17 закона изначально пред</w:t>
      </w:r>
      <w:r>
        <w:t>у</w:t>
      </w:r>
      <w:r>
        <w:t>смотрена возможность перераспределять некоторые по</w:t>
      </w:r>
      <w:r>
        <w:t>л</w:t>
      </w:r>
      <w:r>
        <w:t>номочия</w:t>
      </w:r>
      <w:r w:rsidR="00721648">
        <w:t>»</w:t>
      </w:r>
      <w:r>
        <w:t xml:space="preserve">. </w:t>
      </w:r>
      <w:r w:rsidR="00721648">
        <w:t>«</w:t>
      </w:r>
      <w:r>
        <w:t>В майских поправках мы оставили 13 вопр</w:t>
      </w:r>
      <w:r>
        <w:t>о</w:t>
      </w:r>
      <w:r>
        <w:t>сов местного значения сельским поселениям, 37 горо</w:t>
      </w:r>
      <w:r>
        <w:t>д</w:t>
      </w:r>
      <w:r>
        <w:t>ским поселениям, 38 муниципальным районам и 44 г</w:t>
      </w:r>
      <w:r>
        <w:t>о</w:t>
      </w:r>
      <w:r>
        <w:t>родским округам и предусмотрели, что некоторые полн</w:t>
      </w:r>
      <w:r>
        <w:t>о</w:t>
      </w:r>
      <w:r>
        <w:t>мочия для их решения нельзя отнять у МСУ ни в коем случае,— отметил он.— Остальные полномочия можно передать на региональный уровень</w:t>
      </w:r>
      <w:r w:rsidR="00721648">
        <w:t>»</w:t>
      </w:r>
      <w:r>
        <w:t>. К неотъемлемым, по словам сенатора, относятся принятие устава и бюджета муниципалитета, изменение границ, управление муниц</w:t>
      </w:r>
      <w:r>
        <w:t>и</w:t>
      </w:r>
      <w:r>
        <w:t>пальным имуществом, учреждение СМИ, международная и межмуниципальная деятельность — всего 16 полном</w:t>
      </w:r>
      <w:r>
        <w:t>о</w:t>
      </w:r>
      <w:r>
        <w:t>чий. Между тем полномочия в градостроительной де</w:t>
      </w:r>
      <w:r>
        <w:t>я</w:t>
      </w:r>
      <w:r>
        <w:t>тельности, земельных отношениях, вопросах регулиров</w:t>
      </w:r>
      <w:r>
        <w:t>а</w:t>
      </w:r>
      <w:r>
        <w:t xml:space="preserve">ния тарифов ЖКХ, утилизации отходов, как пояснил член </w:t>
      </w:r>
      <w:r>
        <w:lastRenderedPageBreak/>
        <w:t>Европейского клуба экспертов МСУ, экс-мэр Калуги В</w:t>
      </w:r>
      <w:r>
        <w:t>и</w:t>
      </w:r>
      <w:r>
        <w:t xml:space="preserve">талий </w:t>
      </w:r>
      <w:proofErr w:type="spellStart"/>
      <w:r>
        <w:t>Черников</w:t>
      </w:r>
      <w:proofErr w:type="spellEnd"/>
      <w:r>
        <w:t>, регулируются не законом об МСУ, а о</w:t>
      </w:r>
      <w:r>
        <w:t>т</w:t>
      </w:r>
      <w:r>
        <w:t xml:space="preserve">раслевыми законами (их более 200), в которых они </w:t>
      </w:r>
      <w:r w:rsidR="00721648">
        <w:t>«</w:t>
      </w:r>
      <w:r>
        <w:t>ж</w:t>
      </w:r>
      <w:r>
        <w:t>е</w:t>
      </w:r>
      <w:r>
        <w:t>стко закреплены за местными властями</w:t>
      </w:r>
      <w:r w:rsidR="00721648">
        <w:t>»</w:t>
      </w:r>
      <w:r>
        <w:t xml:space="preserve">. Выполнение этих полномочий, по его словам, четко отслеживается прокуратурой, и </w:t>
      </w:r>
      <w:r w:rsidR="00721648">
        <w:t>«</w:t>
      </w:r>
      <w:r>
        <w:t xml:space="preserve">передать их </w:t>
      </w:r>
      <w:proofErr w:type="spellStart"/>
      <w:r>
        <w:t>госвласти</w:t>
      </w:r>
      <w:proofErr w:type="spellEnd"/>
      <w:r>
        <w:t xml:space="preserve"> юридически н</w:t>
      </w:r>
      <w:r>
        <w:t>е</w:t>
      </w:r>
      <w:r>
        <w:t>возможно</w:t>
      </w:r>
      <w:r w:rsidR="00721648">
        <w:t>»</w:t>
      </w:r>
      <w:r>
        <w:t xml:space="preserve">. В.Тимченко признал наличие </w:t>
      </w:r>
      <w:r w:rsidR="00721648">
        <w:t>«</w:t>
      </w:r>
      <w:r>
        <w:t>конфликта между отраслевыми законами и последним вариантом закона об МСУ</w:t>
      </w:r>
      <w:r w:rsidR="00721648">
        <w:t>»</w:t>
      </w:r>
      <w:r>
        <w:t xml:space="preserve">. Но, по его мнению, </w:t>
      </w:r>
      <w:r w:rsidR="00721648">
        <w:t>«</w:t>
      </w:r>
      <w:r>
        <w:t>перераспределять прописанные в отраслевых законах полномочия можно и сейчас</w:t>
      </w:r>
      <w:r w:rsidR="00721648">
        <w:t>»</w:t>
      </w:r>
      <w:r>
        <w:t xml:space="preserve">: </w:t>
      </w:r>
      <w:r w:rsidR="00721648">
        <w:t>«</w:t>
      </w:r>
      <w:r>
        <w:t>Майскими поправками регионам дается такое право, а при конфликте двух законов приоритет имеет базовый — в данном случае о МСУ</w:t>
      </w:r>
      <w:r w:rsidR="00721648">
        <w:t>»</w:t>
      </w:r>
      <w:r>
        <w:t xml:space="preserve">. Снять же конфликт между двумя </w:t>
      </w:r>
      <w:proofErr w:type="gramStart"/>
      <w:r>
        <w:t>законами, по словам</w:t>
      </w:r>
      <w:proofErr w:type="gramEnd"/>
      <w:r>
        <w:t xml:space="preserve"> сенатора, поможет вн</w:t>
      </w:r>
      <w:r>
        <w:t>е</w:t>
      </w:r>
      <w:r>
        <w:t>сенный в Госдуму законопроект, которым вносятся п</w:t>
      </w:r>
      <w:r>
        <w:t>о</w:t>
      </w:r>
      <w:r>
        <w:t>правки в 12 федеральных законов, в частности о похоро</w:t>
      </w:r>
      <w:r>
        <w:t>н</w:t>
      </w:r>
      <w:r>
        <w:t>ном деле, организации розничных рынков, регулировании тарифов организаций ЖКХ, Земельный и Градостро</w:t>
      </w:r>
      <w:r>
        <w:t>и</w:t>
      </w:r>
      <w:r>
        <w:t xml:space="preserve">тельный кодексы, чтобы </w:t>
      </w:r>
      <w:r w:rsidR="00721648">
        <w:t>«</w:t>
      </w:r>
      <w:r>
        <w:t>привести их в соответствие с законом об МСУ</w:t>
      </w:r>
      <w:r w:rsidR="00721648">
        <w:t>»</w:t>
      </w:r>
      <w:r>
        <w:t>. Поправки дают регионам право самим решать, передавать или нет органам МСУ прописанные в отраслевых законах полномочия. По мнению директора региональных программ Независимого института соц</w:t>
      </w:r>
      <w:r>
        <w:t>и</w:t>
      </w:r>
      <w:r>
        <w:t xml:space="preserve">альной политики Натальи </w:t>
      </w:r>
      <w:proofErr w:type="spellStart"/>
      <w:r>
        <w:t>Зубаревич</w:t>
      </w:r>
      <w:proofErr w:type="spellEnd"/>
      <w:r>
        <w:t xml:space="preserve">, </w:t>
      </w:r>
      <w:r w:rsidR="00721648">
        <w:t>«</w:t>
      </w:r>
      <w:r>
        <w:t xml:space="preserve">отъемом у МСУ последних, в том числе и </w:t>
      </w:r>
      <w:proofErr w:type="spellStart"/>
      <w:r>
        <w:t>коррупциогенных</w:t>
      </w:r>
      <w:proofErr w:type="spellEnd"/>
      <w:r>
        <w:t xml:space="preserve"> полномочий — кладбища, строительство, дороги,— завершается пр</w:t>
      </w:r>
      <w:r>
        <w:t>о</w:t>
      </w:r>
      <w:r>
        <w:t xml:space="preserve">цесс концентрации всего и вся на уровне </w:t>
      </w:r>
      <w:proofErr w:type="spellStart"/>
      <w:r>
        <w:t>госвласти</w:t>
      </w:r>
      <w:proofErr w:type="spellEnd"/>
      <w:r w:rsidR="00721648">
        <w:t>»</w:t>
      </w:r>
      <w:r>
        <w:t>. Эк</w:t>
      </w:r>
      <w:r>
        <w:t>с</w:t>
      </w:r>
      <w:r>
        <w:t xml:space="preserve">перт уверена, что </w:t>
      </w:r>
      <w:r w:rsidR="00721648">
        <w:t>«</w:t>
      </w:r>
      <w:r>
        <w:t>вслед за самой богатой Московской областью этот процесс начнется во всех регионах и в пе</w:t>
      </w:r>
      <w:r>
        <w:t>р</w:t>
      </w:r>
      <w:r>
        <w:t xml:space="preserve">вую очередь там, где </w:t>
      </w:r>
      <w:proofErr w:type="gramStart"/>
      <w:r>
        <w:t>есть</w:t>
      </w:r>
      <w:proofErr w:type="gramEnd"/>
      <w:r>
        <w:t xml:space="preserve"> что отобрать у муниципалит</w:t>
      </w:r>
      <w:r>
        <w:t>е</w:t>
      </w:r>
      <w:r>
        <w:t>тов</w:t>
      </w:r>
      <w:r w:rsidR="00721648">
        <w:t>»</w:t>
      </w:r>
      <w:r>
        <w:t xml:space="preserve">. </w:t>
      </w:r>
      <w:r w:rsidR="00721648">
        <w:t>«</w:t>
      </w:r>
      <w:r>
        <w:t>Местное самоуправление лишается самостоятел</w:t>
      </w:r>
      <w:r>
        <w:t>ь</w:t>
      </w:r>
      <w:r>
        <w:t xml:space="preserve">ности и финансовых ресурсов,— сказала </w:t>
      </w:r>
      <w:proofErr w:type="spellStart"/>
      <w:r>
        <w:t>Н.Зубаревич</w:t>
      </w:r>
      <w:proofErr w:type="spellEnd"/>
      <w:r>
        <w:t>.— Так оно будет окончательно похоронено и превратится в чистую формальность. А население за каждой ерундой будет ходить в областные кабинеты</w:t>
      </w:r>
      <w:r w:rsidR="00721648">
        <w:t>»</w:t>
      </w:r>
      <w:r>
        <w:t>.</w:t>
      </w:r>
    </w:p>
    <w:p w:rsidR="005479DA" w:rsidRDefault="005479DA">
      <w:pPr>
        <w:pStyle w:val="ab"/>
      </w:pPr>
    </w:p>
    <w:p w:rsidR="005479DA" w:rsidRDefault="005479DA">
      <w:pPr>
        <w:pStyle w:val="ab"/>
        <w:sectPr w:rsidR="005479DA">
          <w:headerReference w:type="even" r:id="rId21"/>
          <w:type w:val="continuous"/>
          <w:pgSz w:w="11906" w:h="16838" w:code="9"/>
          <w:pgMar w:top="851" w:right="851" w:bottom="851" w:left="851" w:header="397" w:footer="397" w:gutter="0"/>
          <w:cols w:num="2" w:space="170"/>
          <w:titlePg/>
          <w:docGrid w:linePitch="360"/>
        </w:sectPr>
      </w:pPr>
    </w:p>
    <w:p w:rsidR="005479DA" w:rsidRDefault="005479DA">
      <w:pPr>
        <w:rPr>
          <w:szCs w:val="19"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6907B6" w:rsidRDefault="006907B6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8F56DF" w:rsidRDefault="008F56DF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8F56DF" w:rsidRDefault="008F56DF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8F56DF" w:rsidRDefault="008F56DF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8F56DF" w:rsidRDefault="008F56DF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5479DA" w:rsidRDefault="005479DA">
      <w:pPr>
        <w:pStyle w:val="a3"/>
        <w:spacing w:line="360" w:lineRule="auto"/>
        <w:ind w:left="748" w:right="480"/>
        <w:rPr>
          <w:rFonts w:ascii="Times New Roman" w:hAnsi="Times New Roman"/>
          <w:i/>
          <w:iCs/>
          <w:spacing w:val="12"/>
          <w:sz w:val="28"/>
          <w:szCs w:val="24"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</w:rPr>
        <w:t>Мнение редакции может не совпадать с мнением автора</w:t>
      </w:r>
      <w:r>
        <w:rPr>
          <w:rFonts w:ascii="Times New Roman" w:hAnsi="Times New Roman" w:cs="Times New Roman"/>
          <w:i/>
          <w:iCs/>
          <w:sz w:val="24"/>
        </w:rPr>
        <w:t xml:space="preserve"> </w:t>
      </w: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 w:cs="Times New Roman"/>
          <w:i/>
          <w:iCs/>
          <w:sz w:val="24"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Выпускающая редакция ИБ МСУ — Ассоциация сибирских и дальневосточных городов:</w:t>
      </w: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Times New Roman" w:hAnsi="Times New Roman" w:cs="Times New Roman"/>
          <w:i/>
          <w:iCs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Главный редактор — Малов Кирилл Владимирович</w:t>
      </w: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Выпускающий редактор — Семёнов Сергей Александрович</w:t>
      </w:r>
    </w:p>
    <w:p w:rsidR="005479DA" w:rsidRDefault="005479DA">
      <w:pPr>
        <w:pStyle w:val="ac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t>Тел.: (383) 223-85-00, факс: (383) 227-11-08</w:t>
      </w:r>
    </w:p>
    <w:p w:rsidR="005479DA" w:rsidRDefault="005479DA">
      <w:pPr>
        <w:pStyle w:val="ac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lang w:val="en-US"/>
        </w:rPr>
        <w:t>E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i/>
          <w:iCs/>
          <w:lang w:val="en-US"/>
        </w:rPr>
        <w:t>mail</w:t>
      </w:r>
      <w:r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  <w:lang w:val="en-US"/>
        </w:rPr>
        <w:t>press</w:t>
      </w:r>
      <w:r>
        <w:rPr>
          <w:rFonts w:ascii="Times New Roman" w:hAnsi="Times New Roman" w:cs="Times New Roman"/>
          <w:i/>
          <w:iCs/>
        </w:rPr>
        <w:t>@</w:t>
      </w:r>
      <w:proofErr w:type="spellStart"/>
      <w:r>
        <w:rPr>
          <w:rFonts w:ascii="Times New Roman" w:hAnsi="Times New Roman" w:cs="Times New Roman"/>
          <w:i/>
          <w:iCs/>
          <w:lang w:val="en-US"/>
        </w:rPr>
        <w:t>asdg</w:t>
      </w:r>
      <w:proofErr w:type="spellEnd"/>
      <w:r>
        <w:rPr>
          <w:rFonts w:ascii="Times New Roman" w:hAnsi="Times New Roman" w:cs="Times New Roman"/>
          <w:i/>
          <w:iCs/>
        </w:rPr>
        <w:t>.</w:t>
      </w:r>
      <w:proofErr w:type="spellStart"/>
      <w:r>
        <w:rPr>
          <w:rFonts w:ascii="Times New Roman" w:hAnsi="Times New Roman" w:cs="Times New Roman"/>
          <w:i/>
          <w:iCs/>
          <w:lang w:val="en-US"/>
        </w:rPr>
        <w:t>ru</w:t>
      </w:r>
      <w:proofErr w:type="spellEnd"/>
    </w:p>
    <w:p w:rsidR="005479DA" w:rsidRDefault="005479DA">
      <w:pPr>
        <w:pStyle w:val="ac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Адрес: 630099, г. Новосибирск, ул. Вокзальная магистраль, 16, </w:t>
      </w:r>
    </w:p>
    <w:p w:rsidR="005479DA" w:rsidRDefault="005479DA" w:rsidP="005103E8">
      <w:pPr>
        <w:pStyle w:val="ac"/>
      </w:pPr>
      <w:r>
        <w:rPr>
          <w:rFonts w:ascii="Times New Roman" w:hAnsi="Times New Roman" w:cs="Times New Roman"/>
          <w:i/>
          <w:iCs/>
        </w:rPr>
        <w:t>Исполнительная дирекция Ассоциации сибирских и дальневосточных городов</w:t>
      </w:r>
    </w:p>
    <w:sectPr w:rsidR="005479DA" w:rsidSect="003B7ED7">
      <w:headerReference w:type="even" r:id="rId22"/>
      <w:type w:val="continuous"/>
      <w:pgSz w:w="11906" w:h="16838" w:code="9"/>
      <w:pgMar w:top="851" w:right="851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641" w:rsidRDefault="00936641">
      <w:r>
        <w:separator/>
      </w:r>
    </w:p>
  </w:endnote>
  <w:endnote w:type="continuationSeparator" w:id="0">
    <w:p w:rsidR="00936641" w:rsidRDefault="00936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ook w:val="0000"/>
    </w:tblPr>
    <w:tblGrid>
      <w:gridCol w:w="5040"/>
      <w:gridCol w:w="5220"/>
    </w:tblGrid>
    <w:tr w:rsidR="006907B6">
      <w:tc>
        <w:tcPr>
          <w:tcW w:w="5040" w:type="dxa"/>
          <w:tcBorders>
            <w:top w:val="single" w:sz="4" w:space="0" w:color="auto"/>
          </w:tcBorders>
        </w:tcPr>
        <w:p w:rsidR="006907B6" w:rsidRDefault="006907B6">
          <w:pPr>
            <w:pStyle w:val="a6"/>
            <w:rPr>
              <w:rFonts w:ascii="Arial" w:hAnsi="Arial" w:cs="Arial"/>
              <w:color w:val="31849B"/>
              <w:sz w:val="18"/>
              <w:szCs w:val="16"/>
            </w:rPr>
          </w:pPr>
        </w:p>
      </w:tc>
      <w:tc>
        <w:tcPr>
          <w:tcW w:w="5220" w:type="dxa"/>
          <w:tcBorders>
            <w:top w:val="single" w:sz="4" w:space="0" w:color="auto"/>
          </w:tcBorders>
        </w:tcPr>
        <w:p w:rsidR="006907B6" w:rsidRDefault="006907B6">
          <w:pPr>
            <w:pStyle w:val="a6"/>
            <w:jc w:val="right"/>
            <w:rPr>
              <w:rFonts w:ascii="Arial" w:hAnsi="Arial" w:cs="Arial"/>
              <w:color w:val="31849B"/>
              <w:sz w:val="18"/>
              <w:szCs w:val="16"/>
              <w:lang w:val="en-US"/>
            </w:rPr>
          </w:pPr>
        </w:p>
      </w:tc>
    </w:tr>
  </w:tbl>
  <w:p w:rsidR="006907B6" w:rsidRDefault="006907B6">
    <w:pPr>
      <w:pStyle w:val="a6"/>
      <w:jc w:val="center"/>
      <w:rPr>
        <w:rFonts w:ascii="Arial" w:hAnsi="Arial" w:cs="Arial"/>
        <w:sz w:val="18"/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ook w:val="0000"/>
    </w:tblPr>
    <w:tblGrid>
      <w:gridCol w:w="5040"/>
      <w:gridCol w:w="5220"/>
    </w:tblGrid>
    <w:tr w:rsidR="006907B6">
      <w:tc>
        <w:tcPr>
          <w:tcW w:w="5040" w:type="dxa"/>
          <w:tcBorders>
            <w:top w:val="single" w:sz="4" w:space="0" w:color="auto"/>
          </w:tcBorders>
        </w:tcPr>
        <w:p w:rsidR="006907B6" w:rsidRDefault="006907B6">
          <w:pPr>
            <w:pStyle w:val="a6"/>
            <w:rPr>
              <w:b/>
              <w:bCs/>
              <w:color w:val="31849B"/>
              <w:spacing w:val="-4"/>
              <w:sz w:val="20"/>
              <w:szCs w:val="16"/>
            </w:rPr>
          </w:pPr>
          <w:r>
            <w:rPr>
              <w:b/>
              <w:bCs/>
              <w:color w:val="31849B"/>
              <w:sz w:val="20"/>
              <w:szCs w:val="16"/>
            </w:rPr>
            <w:t>ОКМО</w:t>
          </w:r>
        </w:p>
        <w:p w:rsidR="006907B6" w:rsidRDefault="006907B6">
          <w:pPr>
            <w:pStyle w:val="a6"/>
            <w:rPr>
              <w:color w:val="31849B"/>
              <w:sz w:val="18"/>
              <w:szCs w:val="16"/>
            </w:rPr>
          </w:pPr>
          <w:r>
            <w:rPr>
              <w:color w:val="31849B"/>
              <w:sz w:val="18"/>
              <w:szCs w:val="16"/>
            </w:rPr>
            <w:t xml:space="preserve">119606  г. Москва, </w:t>
          </w:r>
          <w:proofErr w:type="spellStart"/>
          <w:r>
            <w:rPr>
              <w:color w:val="31849B"/>
              <w:sz w:val="18"/>
              <w:szCs w:val="16"/>
            </w:rPr>
            <w:t>пр-т</w:t>
          </w:r>
          <w:proofErr w:type="spellEnd"/>
          <w:r>
            <w:rPr>
              <w:color w:val="31849B"/>
              <w:sz w:val="18"/>
              <w:szCs w:val="16"/>
            </w:rPr>
            <w:t xml:space="preserve"> Вернадского, д.84, корп. С, оф.2250</w:t>
          </w:r>
        </w:p>
        <w:p w:rsidR="006907B6" w:rsidRDefault="006907B6">
          <w:pPr>
            <w:pStyle w:val="a6"/>
            <w:rPr>
              <w:color w:val="31849B"/>
              <w:sz w:val="18"/>
              <w:szCs w:val="16"/>
            </w:rPr>
          </w:pPr>
          <w:r>
            <w:rPr>
              <w:color w:val="31849B"/>
              <w:sz w:val="18"/>
              <w:szCs w:val="16"/>
            </w:rPr>
            <w:t>Тел. (499) 956-98-04, факс (499) 956-09-23</w:t>
          </w:r>
        </w:p>
        <w:p w:rsidR="006907B6" w:rsidRDefault="00E07605">
          <w:pPr>
            <w:pStyle w:val="a6"/>
            <w:rPr>
              <w:color w:val="31849B"/>
              <w:sz w:val="18"/>
              <w:szCs w:val="16"/>
            </w:rPr>
          </w:pPr>
          <w:hyperlink r:id="rId1" w:history="1">
            <w:r w:rsidR="006907B6">
              <w:rPr>
                <w:rStyle w:val="a7"/>
                <w:color w:val="3366FF"/>
                <w:sz w:val="18"/>
                <w:szCs w:val="16"/>
                <w:lang w:val="en-US"/>
              </w:rPr>
              <w:t>OFFICE</w:t>
            </w:r>
            <w:r w:rsidR="006907B6">
              <w:rPr>
                <w:rStyle w:val="a7"/>
                <w:color w:val="3366FF"/>
                <w:sz w:val="18"/>
                <w:szCs w:val="16"/>
              </w:rPr>
              <w:t>@</w:t>
            </w:r>
            <w:r w:rsidR="006907B6">
              <w:rPr>
                <w:rStyle w:val="a7"/>
                <w:color w:val="3366FF"/>
                <w:sz w:val="18"/>
                <w:szCs w:val="16"/>
                <w:lang w:val="en-US"/>
              </w:rPr>
              <w:t>RNCM</w:t>
            </w:r>
            <w:r w:rsidR="006907B6">
              <w:rPr>
                <w:rStyle w:val="a7"/>
                <w:color w:val="3366FF"/>
                <w:sz w:val="18"/>
                <w:szCs w:val="16"/>
              </w:rPr>
              <w:t>.</w:t>
            </w:r>
            <w:r w:rsidR="006907B6">
              <w:rPr>
                <w:rStyle w:val="a7"/>
                <w:color w:val="3366FF"/>
                <w:sz w:val="18"/>
                <w:szCs w:val="16"/>
                <w:lang w:val="en-US"/>
              </w:rPr>
              <w:t>RU</w:t>
            </w:r>
          </w:hyperlink>
          <w:r w:rsidR="006907B6">
            <w:rPr>
              <w:color w:val="31849B"/>
              <w:sz w:val="18"/>
              <w:szCs w:val="16"/>
            </w:rPr>
            <w:t xml:space="preserve">, </w:t>
          </w:r>
          <w:hyperlink r:id="rId2" w:history="1">
            <w:r w:rsidR="006907B6">
              <w:rPr>
                <w:rStyle w:val="a7"/>
                <w:color w:val="31849B"/>
                <w:sz w:val="18"/>
                <w:szCs w:val="16"/>
                <w:lang w:val="en-US"/>
              </w:rPr>
              <w:t>WWW</w:t>
            </w:r>
            <w:r w:rsidR="006907B6">
              <w:rPr>
                <w:rStyle w:val="a7"/>
                <w:color w:val="31849B"/>
                <w:sz w:val="18"/>
                <w:szCs w:val="16"/>
              </w:rPr>
              <w:t>.</w:t>
            </w:r>
            <w:r w:rsidR="006907B6">
              <w:rPr>
                <w:rStyle w:val="a7"/>
                <w:color w:val="31849B"/>
                <w:sz w:val="18"/>
                <w:szCs w:val="16"/>
                <w:lang w:val="en-US"/>
              </w:rPr>
              <w:t>RNCM</w:t>
            </w:r>
            <w:r w:rsidR="006907B6">
              <w:rPr>
                <w:rStyle w:val="a7"/>
                <w:color w:val="31849B"/>
                <w:sz w:val="18"/>
                <w:szCs w:val="16"/>
              </w:rPr>
              <w:t>.</w:t>
            </w:r>
            <w:r w:rsidR="006907B6">
              <w:rPr>
                <w:rStyle w:val="a7"/>
                <w:color w:val="31849B"/>
                <w:sz w:val="18"/>
                <w:szCs w:val="16"/>
                <w:lang w:val="en-US"/>
              </w:rPr>
              <w:t>RU</w:t>
            </w:r>
          </w:hyperlink>
        </w:p>
      </w:tc>
      <w:tc>
        <w:tcPr>
          <w:tcW w:w="5220" w:type="dxa"/>
          <w:tcBorders>
            <w:top w:val="single" w:sz="4" w:space="0" w:color="auto"/>
          </w:tcBorders>
        </w:tcPr>
        <w:p w:rsidR="006907B6" w:rsidRDefault="006907B6">
          <w:pPr>
            <w:pStyle w:val="a4"/>
            <w:jc w:val="right"/>
            <w:rPr>
              <w:b/>
              <w:bCs/>
              <w:color w:val="31849B"/>
              <w:sz w:val="20"/>
              <w:szCs w:val="16"/>
            </w:rPr>
          </w:pPr>
          <w:r>
            <w:rPr>
              <w:b/>
              <w:bCs/>
              <w:color w:val="31849B"/>
              <w:sz w:val="20"/>
              <w:szCs w:val="16"/>
            </w:rPr>
            <w:t>АСДГ</w:t>
          </w:r>
        </w:p>
        <w:p w:rsidR="006907B6" w:rsidRDefault="006907B6">
          <w:pPr>
            <w:pStyle w:val="a4"/>
            <w:jc w:val="right"/>
            <w:rPr>
              <w:color w:val="31849B"/>
              <w:sz w:val="18"/>
              <w:szCs w:val="12"/>
            </w:rPr>
          </w:pPr>
          <w:r>
            <w:rPr>
              <w:color w:val="31849B"/>
              <w:sz w:val="18"/>
              <w:szCs w:val="12"/>
            </w:rPr>
            <w:t>630099 г. Новосибирск, ул. Вокзальная магистраль, 16</w:t>
          </w:r>
        </w:p>
        <w:p w:rsidR="006907B6" w:rsidRDefault="006907B6">
          <w:pPr>
            <w:pStyle w:val="a6"/>
            <w:jc w:val="right"/>
            <w:rPr>
              <w:color w:val="31849B"/>
              <w:sz w:val="18"/>
              <w:szCs w:val="12"/>
            </w:rPr>
          </w:pPr>
          <w:r>
            <w:rPr>
              <w:color w:val="31849B"/>
              <w:sz w:val="18"/>
              <w:szCs w:val="12"/>
            </w:rPr>
            <w:t xml:space="preserve">Тел. (383) 223-85-00, факс 227-11-08 </w:t>
          </w:r>
        </w:p>
        <w:p w:rsidR="006907B6" w:rsidRPr="00A8114B" w:rsidRDefault="00E07605">
          <w:pPr>
            <w:pStyle w:val="a6"/>
            <w:jc w:val="right"/>
            <w:rPr>
              <w:color w:val="31849B"/>
              <w:sz w:val="18"/>
              <w:szCs w:val="16"/>
            </w:rPr>
          </w:pPr>
          <w:hyperlink r:id="rId3" w:history="1">
            <w:r w:rsidR="006907B6">
              <w:rPr>
                <w:rStyle w:val="a7"/>
                <w:color w:val="3366FF"/>
                <w:sz w:val="18"/>
                <w:szCs w:val="12"/>
                <w:lang w:val="en-US"/>
              </w:rPr>
              <w:t>PRESS</w:t>
            </w:r>
            <w:r w:rsidR="006907B6" w:rsidRPr="00A8114B">
              <w:rPr>
                <w:rStyle w:val="a7"/>
                <w:color w:val="3366FF"/>
                <w:sz w:val="18"/>
                <w:szCs w:val="12"/>
              </w:rPr>
              <w:t>@</w:t>
            </w:r>
            <w:r w:rsidR="006907B6">
              <w:rPr>
                <w:rStyle w:val="a7"/>
                <w:color w:val="3366FF"/>
                <w:sz w:val="18"/>
                <w:szCs w:val="12"/>
                <w:lang w:val="en-US"/>
              </w:rPr>
              <w:t>ASDG</w:t>
            </w:r>
            <w:r w:rsidR="006907B6" w:rsidRPr="00A8114B">
              <w:rPr>
                <w:rStyle w:val="a7"/>
                <w:color w:val="3366FF"/>
                <w:sz w:val="18"/>
                <w:szCs w:val="12"/>
              </w:rPr>
              <w:t>.</w:t>
            </w:r>
            <w:r w:rsidR="006907B6">
              <w:rPr>
                <w:rStyle w:val="a7"/>
                <w:color w:val="3366FF"/>
                <w:sz w:val="18"/>
                <w:szCs w:val="12"/>
                <w:lang w:val="en-US"/>
              </w:rPr>
              <w:t>RU</w:t>
            </w:r>
          </w:hyperlink>
          <w:r w:rsidR="006907B6" w:rsidRPr="00A8114B">
            <w:rPr>
              <w:color w:val="31849B"/>
              <w:sz w:val="18"/>
              <w:szCs w:val="12"/>
            </w:rPr>
            <w:t xml:space="preserve">, </w:t>
          </w:r>
          <w:hyperlink r:id="rId4" w:history="1">
            <w:r w:rsidR="006907B6">
              <w:rPr>
                <w:rStyle w:val="a7"/>
                <w:color w:val="31849B"/>
                <w:sz w:val="18"/>
                <w:szCs w:val="12"/>
                <w:lang w:val="en-US"/>
              </w:rPr>
              <w:t>WWW</w:t>
            </w:r>
            <w:r w:rsidR="006907B6" w:rsidRPr="00A8114B">
              <w:rPr>
                <w:rStyle w:val="a7"/>
                <w:color w:val="31849B"/>
                <w:sz w:val="18"/>
                <w:szCs w:val="12"/>
              </w:rPr>
              <w:t>.</w:t>
            </w:r>
            <w:r w:rsidR="006907B6">
              <w:rPr>
                <w:rStyle w:val="a7"/>
                <w:color w:val="31849B"/>
                <w:sz w:val="18"/>
                <w:szCs w:val="12"/>
                <w:lang w:val="en-US"/>
              </w:rPr>
              <w:t>ASDG</w:t>
            </w:r>
            <w:r w:rsidR="006907B6" w:rsidRPr="00A8114B">
              <w:rPr>
                <w:rStyle w:val="a7"/>
                <w:color w:val="31849B"/>
                <w:sz w:val="18"/>
                <w:szCs w:val="12"/>
              </w:rPr>
              <w:t>.</w:t>
            </w:r>
            <w:r w:rsidR="006907B6">
              <w:rPr>
                <w:rStyle w:val="a7"/>
                <w:color w:val="31849B"/>
                <w:sz w:val="18"/>
                <w:szCs w:val="12"/>
                <w:lang w:val="en-US"/>
              </w:rPr>
              <w:t>RU</w:t>
            </w:r>
          </w:hyperlink>
        </w:p>
      </w:tc>
    </w:tr>
  </w:tbl>
  <w:p w:rsidR="006907B6" w:rsidRPr="00A8114B" w:rsidRDefault="006907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641" w:rsidRDefault="00936641">
      <w:r>
        <w:separator/>
      </w:r>
    </w:p>
  </w:footnote>
  <w:footnote w:type="continuationSeparator" w:id="0">
    <w:p w:rsidR="00936641" w:rsidRDefault="00936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B6" w:rsidRDefault="00E07605">
    <w:pPr>
      <w:pStyle w:val="a4"/>
    </w:pPr>
    <w:r w:rsidRPr="00E07605">
      <w:rPr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4098" type="#_x0000_t202" style="position:absolute;margin-left:42.55pt;margin-top:24.55pt;width:109pt;height:37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4losQIAALk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" filled="f" stroked="f">
          <v:textbox inset=",7.2pt,,7.2pt">
            <w:txbxContent>
              <w:p w:rsidR="006907B6" w:rsidRDefault="006907B6">
                <w:pPr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</w:pPr>
                <w:r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t xml:space="preserve">СТР. </w:t>
                </w:r>
                <w:r w:rsidR="00E07605"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fldChar w:fldCharType="begin"/>
                </w:r>
                <w:r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instrText xml:space="preserve"> PAGE </w:instrText>
                </w:r>
                <w:r w:rsidR="00E07605"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fldChar w:fldCharType="separate"/>
                </w:r>
                <w:r w:rsidR="00C459BF">
                  <w:rPr>
                    <w:rFonts w:ascii="Century Gothic" w:hAnsi="Century Gothic" w:cs="Arial"/>
                    <w:b/>
                    <w:bCs/>
                    <w:noProof/>
                    <w:color w:val="FFFFFF"/>
                    <w:sz w:val="18"/>
                  </w:rPr>
                  <w:t>2</w:t>
                </w:r>
                <w:r w:rsidR="00E07605"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 w:rsidRPr="00E07605">
      <w:rPr>
        <w:noProof/>
        <w:sz w:val="20"/>
        <w:szCs w:val="20"/>
      </w:rPr>
      <w:pict>
        <v:shape id="Text Box 11" o:spid="_x0000_s4097" type="#_x0000_t202" style="position:absolute;margin-left:270.55pt;margin-top:24.55pt;width:279pt;height:25.4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" filled="f" stroked="f">
          <v:textbox inset=",7.2pt,,7.2pt">
            <w:txbxContent>
              <w:p w:rsidR="006907B6" w:rsidRDefault="006907B6">
                <w:pPr>
                  <w:jc w:val="right"/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</w:rPr>
                </w:pPr>
                <w:r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</w:rPr>
                  <w:t>ИНФОРМАЦИОННЫЙ БЮЛЛЕТЕНЬ МСУ</w:t>
                </w:r>
                <w:r>
                  <w:rPr>
                    <w:rFonts w:ascii="Century Gothic" w:hAnsi="Century Gothic"/>
                    <w:b/>
                    <w:vanish/>
                    <w:color w:val="FFFFFF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</w:rPr>
                  <w:t xml:space="preserve"> № 36 (297)</w:t>
                </w:r>
              </w:p>
            </w:txbxContent>
          </v:textbox>
          <w10:wrap anchorx="page" anchory="page"/>
        </v:shape>
      </w:pict>
    </w:r>
    <w:r w:rsidR="002B1E86">
      <w:rPr>
        <w:noProof/>
        <w:sz w:val="20"/>
        <w:szCs w:val="20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59690</wp:posOffset>
          </wp:positionV>
          <wp:extent cx="6477000" cy="295275"/>
          <wp:effectExtent l="0" t="0" r="0" b="9525"/>
          <wp:wrapNone/>
          <wp:docPr id="6" name="Рисунок 1" descr="gradi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di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b="78572"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907B6">
      <w:t xml:space="preserve"> </w:t>
    </w:r>
  </w:p>
  <w:p w:rsidR="006907B6" w:rsidRDefault="006907B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B6" w:rsidRDefault="002B1E86">
    <w:pPr>
      <w:pBdr>
        <w:bottom w:val="thinThickSmallGap" w:sz="18" w:space="6" w:color="4F81BD"/>
      </w:pBdr>
      <w:tabs>
        <w:tab w:val="left" w:pos="6300"/>
      </w:tabs>
      <w:rPr>
        <w:rFonts w:ascii="Arial" w:hAnsi="Arial" w:cs="Arial"/>
        <w:spacing w:val="20"/>
        <w:sz w:val="18"/>
        <w:szCs w:val="18"/>
      </w:rPr>
    </w:pPr>
    <w:r>
      <w:rPr>
        <w:noProof/>
        <w:sz w:val="20"/>
      </w:rPr>
      <w:drawing>
        <wp:anchor distT="0" distB="0" distL="114300" distR="114300" simplePos="0" relativeHeight="251655680" behindDoc="0" locked="0" layoutInCell="1" allowOverlap="0">
          <wp:simplePos x="0" y="0"/>
          <wp:positionH relativeFrom="column">
            <wp:posOffset>4800600</wp:posOffset>
          </wp:positionH>
          <wp:positionV relativeFrom="paragraph">
            <wp:posOffset>-54610</wp:posOffset>
          </wp:positionV>
          <wp:extent cx="685800" cy="506095"/>
          <wp:effectExtent l="0" t="0" r="0" b="8255"/>
          <wp:wrapSquare wrapText="bothSides"/>
          <wp:docPr id="5" name="Рисунок 5" descr="АСДГ 210х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АСДГ 210х1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-125095</wp:posOffset>
          </wp:positionV>
          <wp:extent cx="3101340" cy="1231265"/>
          <wp:effectExtent l="0" t="0" r="3810" b="6985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1231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907B6" w:rsidRDefault="006907B6">
    <w:pPr>
      <w:pBdr>
        <w:bottom w:val="thinThickSmallGap" w:sz="18" w:space="6" w:color="4F81BD"/>
      </w:pBdr>
      <w:jc w:val="right"/>
      <w:rPr>
        <w:rFonts w:ascii="Arial" w:hAnsi="Arial" w:cs="Arial"/>
        <w:spacing w:val="20"/>
        <w:sz w:val="18"/>
        <w:szCs w:val="18"/>
      </w:rPr>
    </w:pPr>
  </w:p>
  <w:p w:rsidR="006907B6" w:rsidRDefault="006907B6">
    <w:pPr>
      <w:pBdr>
        <w:bottom w:val="thinThickSmallGap" w:sz="18" w:space="6" w:color="4F81BD"/>
      </w:pBdr>
      <w:rPr>
        <w:rFonts w:ascii="Arial" w:hAnsi="Arial" w:cs="Arial"/>
        <w:spacing w:val="20"/>
        <w:sz w:val="32"/>
        <w:szCs w:val="18"/>
      </w:rPr>
    </w:pPr>
  </w:p>
  <w:p w:rsidR="006907B6" w:rsidRDefault="006907B6">
    <w:pPr>
      <w:pStyle w:val="2"/>
      <w:ind w:firstLine="5040"/>
      <w:jc w:val="center"/>
      <w:rPr>
        <w:sz w:val="24"/>
      </w:rPr>
    </w:pPr>
    <w:r>
      <w:rPr>
        <w:sz w:val="24"/>
      </w:rPr>
      <w:t xml:space="preserve">                  АССОЦИАЦИЯ </w:t>
    </w:r>
    <w:proofErr w:type="gramStart"/>
    <w:r>
      <w:rPr>
        <w:sz w:val="24"/>
      </w:rPr>
      <w:t>СИБИРСКИХ</w:t>
    </w:r>
    <w:proofErr w:type="gramEnd"/>
    <w:r>
      <w:rPr>
        <w:sz w:val="24"/>
      </w:rPr>
      <w:t xml:space="preserve"> И</w:t>
    </w:r>
  </w:p>
  <w:p w:rsidR="006907B6" w:rsidRDefault="006907B6">
    <w:pPr>
      <w:pStyle w:val="2"/>
      <w:ind w:firstLine="5040"/>
      <w:jc w:val="center"/>
      <w:rPr>
        <w:sz w:val="24"/>
      </w:rPr>
    </w:pPr>
    <w:r>
      <w:rPr>
        <w:sz w:val="24"/>
      </w:rPr>
      <w:t xml:space="preserve">                   ДАЛЬНЕВОСТОЧНЫХ ГОРОДОВ</w:t>
    </w:r>
  </w:p>
  <w:p w:rsidR="006907B6" w:rsidRDefault="006907B6">
    <w:pPr>
      <w:rPr>
        <w:rFonts w:ascii="Arial" w:hAnsi="Arial" w:cs="Arial"/>
        <w:sz w:val="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B6" w:rsidRDefault="006907B6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B6" w:rsidRDefault="006907B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299"/>
    <w:multiLevelType w:val="hybridMultilevel"/>
    <w:tmpl w:val="0B507644"/>
    <w:lvl w:ilvl="0" w:tplc="BA3C2FE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>
    <w:nsid w:val="1EB958AD"/>
    <w:multiLevelType w:val="multilevel"/>
    <w:tmpl w:val="3AB0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7A3C11"/>
    <w:multiLevelType w:val="hybridMultilevel"/>
    <w:tmpl w:val="17D6DD1C"/>
    <w:lvl w:ilvl="0" w:tplc="A3B022BA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ascii="Times New Roman" w:hAnsi="Times New Roman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5A019B"/>
    <w:multiLevelType w:val="hybridMultilevel"/>
    <w:tmpl w:val="86BC3F2A"/>
    <w:lvl w:ilvl="0" w:tplc="0419000D">
      <w:start w:val="1"/>
      <w:numFmt w:val="bullet"/>
      <w:lvlText w:val=""/>
      <w:lvlJc w:val="left"/>
      <w:pPr>
        <w:tabs>
          <w:tab w:val="num" w:pos="1267"/>
        </w:tabs>
        <w:ind w:left="12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4">
    <w:nsid w:val="7B91374A"/>
    <w:multiLevelType w:val="hybridMultilevel"/>
    <w:tmpl w:val="17D6DD1C"/>
    <w:lvl w:ilvl="0" w:tplc="6E40E7E4">
      <w:start w:val="1"/>
      <w:numFmt w:val="bullet"/>
      <w:lvlText w:val="•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72596"/>
    <w:rsid w:val="00030C9B"/>
    <w:rsid w:val="00042850"/>
    <w:rsid w:val="00060342"/>
    <w:rsid w:val="000B4713"/>
    <w:rsid w:val="000C277F"/>
    <w:rsid w:val="001748FA"/>
    <w:rsid w:val="00186308"/>
    <w:rsid w:val="0019216D"/>
    <w:rsid w:val="001E6A7A"/>
    <w:rsid w:val="00237AA0"/>
    <w:rsid w:val="002654BD"/>
    <w:rsid w:val="00293412"/>
    <w:rsid w:val="002B1E86"/>
    <w:rsid w:val="002C44AE"/>
    <w:rsid w:val="002D66A7"/>
    <w:rsid w:val="002F7873"/>
    <w:rsid w:val="002F7923"/>
    <w:rsid w:val="00300B1D"/>
    <w:rsid w:val="00337AAE"/>
    <w:rsid w:val="00351659"/>
    <w:rsid w:val="00353933"/>
    <w:rsid w:val="00364543"/>
    <w:rsid w:val="003A4181"/>
    <w:rsid w:val="003B7ED7"/>
    <w:rsid w:val="003D0F17"/>
    <w:rsid w:val="0044522E"/>
    <w:rsid w:val="0045083E"/>
    <w:rsid w:val="00454C54"/>
    <w:rsid w:val="00456DA5"/>
    <w:rsid w:val="00493D36"/>
    <w:rsid w:val="004C4785"/>
    <w:rsid w:val="004C79A1"/>
    <w:rsid w:val="004E6BBB"/>
    <w:rsid w:val="005103E8"/>
    <w:rsid w:val="00545DE6"/>
    <w:rsid w:val="005479DA"/>
    <w:rsid w:val="0055250F"/>
    <w:rsid w:val="00564282"/>
    <w:rsid w:val="0056501B"/>
    <w:rsid w:val="00606A61"/>
    <w:rsid w:val="006907B6"/>
    <w:rsid w:val="0069353F"/>
    <w:rsid w:val="00721648"/>
    <w:rsid w:val="0074566D"/>
    <w:rsid w:val="0078232B"/>
    <w:rsid w:val="007C60C1"/>
    <w:rsid w:val="007D07DE"/>
    <w:rsid w:val="007D5385"/>
    <w:rsid w:val="008050FD"/>
    <w:rsid w:val="00816634"/>
    <w:rsid w:val="00877521"/>
    <w:rsid w:val="008C16F2"/>
    <w:rsid w:val="008C2149"/>
    <w:rsid w:val="008F56DF"/>
    <w:rsid w:val="00917242"/>
    <w:rsid w:val="00936641"/>
    <w:rsid w:val="00956145"/>
    <w:rsid w:val="00972596"/>
    <w:rsid w:val="009734D9"/>
    <w:rsid w:val="009761B8"/>
    <w:rsid w:val="00980E94"/>
    <w:rsid w:val="009868CC"/>
    <w:rsid w:val="00A02C26"/>
    <w:rsid w:val="00A35DB4"/>
    <w:rsid w:val="00A8114B"/>
    <w:rsid w:val="00A93A27"/>
    <w:rsid w:val="00AB7C61"/>
    <w:rsid w:val="00B70D03"/>
    <w:rsid w:val="00C04BF7"/>
    <w:rsid w:val="00C2458F"/>
    <w:rsid w:val="00C25958"/>
    <w:rsid w:val="00C459BF"/>
    <w:rsid w:val="00C46587"/>
    <w:rsid w:val="00C6003A"/>
    <w:rsid w:val="00C676C8"/>
    <w:rsid w:val="00C9448A"/>
    <w:rsid w:val="00CA73E4"/>
    <w:rsid w:val="00D471F8"/>
    <w:rsid w:val="00D85F78"/>
    <w:rsid w:val="00DA2A6C"/>
    <w:rsid w:val="00DA5C18"/>
    <w:rsid w:val="00DB3B1E"/>
    <w:rsid w:val="00DF6FA7"/>
    <w:rsid w:val="00E06AA5"/>
    <w:rsid w:val="00E07605"/>
    <w:rsid w:val="00E60BA4"/>
    <w:rsid w:val="00E824AF"/>
    <w:rsid w:val="00EC1261"/>
    <w:rsid w:val="00ED03FB"/>
    <w:rsid w:val="00F050ED"/>
    <w:rsid w:val="00F41297"/>
    <w:rsid w:val="00F41593"/>
    <w:rsid w:val="00F44351"/>
    <w:rsid w:val="00F47820"/>
    <w:rsid w:val="00F54243"/>
    <w:rsid w:val="00FA6F0C"/>
    <w:rsid w:val="00FB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ED7"/>
    <w:rPr>
      <w:sz w:val="24"/>
      <w:szCs w:val="24"/>
    </w:rPr>
  </w:style>
  <w:style w:type="paragraph" w:styleId="1">
    <w:name w:val="heading 1"/>
    <w:basedOn w:val="a"/>
    <w:next w:val="a"/>
    <w:qFormat/>
    <w:rsid w:val="003B7ED7"/>
    <w:pPr>
      <w:keepNext/>
      <w:pBdr>
        <w:bottom w:val="thinThickSmallGap" w:sz="18" w:space="1" w:color="4F81BD"/>
      </w:pBdr>
      <w:ind w:firstLine="708"/>
      <w:jc w:val="center"/>
      <w:outlineLvl w:val="0"/>
    </w:pPr>
    <w:rPr>
      <w:rFonts w:ascii="Arial" w:hAnsi="Arial" w:cs="Arial"/>
      <w:b/>
      <w:bCs/>
      <w:spacing w:val="20"/>
      <w:szCs w:val="18"/>
    </w:rPr>
  </w:style>
  <w:style w:type="paragraph" w:styleId="2">
    <w:name w:val="heading 2"/>
    <w:basedOn w:val="a"/>
    <w:next w:val="a"/>
    <w:qFormat/>
    <w:rsid w:val="003B7ED7"/>
    <w:pPr>
      <w:keepNext/>
      <w:pBdr>
        <w:bottom w:val="thinThickSmallGap" w:sz="18" w:space="6" w:color="4F81BD"/>
      </w:pBdr>
      <w:jc w:val="right"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3B7ED7"/>
    <w:pPr>
      <w:keepNext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basedOn w:val="a"/>
    <w:next w:val="a"/>
    <w:qFormat/>
    <w:rsid w:val="003B7ED7"/>
    <w:pPr>
      <w:keepNext/>
      <w:spacing w:after="200" w:line="276" w:lineRule="auto"/>
      <w:ind w:left="-900"/>
      <w:jc w:val="both"/>
      <w:outlineLvl w:val="3"/>
    </w:pPr>
    <w:rPr>
      <w:rFonts w:ascii="Arial" w:eastAsia="Calibri" w:hAnsi="Arial" w:cs="Arial"/>
      <w:b/>
      <w:bCs/>
      <w:sz w:val="20"/>
      <w:szCs w:val="22"/>
      <w:lang w:eastAsia="en-US"/>
    </w:rPr>
  </w:style>
  <w:style w:type="paragraph" w:styleId="5">
    <w:name w:val="heading 5"/>
    <w:basedOn w:val="a"/>
    <w:next w:val="a"/>
    <w:qFormat/>
    <w:rsid w:val="003B7E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B7ED7"/>
    <w:pPr>
      <w:keepNext/>
      <w:spacing w:after="200" w:line="276" w:lineRule="auto"/>
      <w:outlineLvl w:val="5"/>
    </w:pPr>
    <w:rPr>
      <w:rFonts w:ascii="Arial" w:eastAsia="Calibri" w:hAnsi="Arial" w:cs="Arial"/>
      <w:b/>
      <w:bCs/>
      <w:sz w:val="20"/>
      <w:szCs w:val="22"/>
      <w:lang w:eastAsia="en-US"/>
    </w:rPr>
  </w:style>
  <w:style w:type="paragraph" w:styleId="7">
    <w:name w:val="heading 7"/>
    <w:basedOn w:val="a"/>
    <w:next w:val="a"/>
    <w:qFormat/>
    <w:rsid w:val="003B7ED7"/>
    <w:pPr>
      <w:keepNext/>
      <w:jc w:val="center"/>
      <w:outlineLvl w:val="6"/>
    </w:pPr>
    <w:rPr>
      <w:rFonts w:ascii="Arial" w:hAnsi="Arial" w:cs="Arial"/>
      <w:i/>
      <w:iCs/>
      <w:sz w:val="18"/>
      <w:szCs w:val="18"/>
    </w:rPr>
  </w:style>
  <w:style w:type="paragraph" w:styleId="8">
    <w:name w:val="heading 8"/>
    <w:basedOn w:val="a"/>
    <w:next w:val="a"/>
    <w:qFormat/>
    <w:rsid w:val="003B7ED7"/>
    <w:pPr>
      <w:keepNext/>
      <w:pageBreakBefore/>
      <w:spacing w:before="240"/>
      <w:jc w:val="center"/>
      <w:outlineLvl w:val="7"/>
    </w:pPr>
    <w:rPr>
      <w:b/>
      <w:spacing w:val="1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0">
    <w:name w:val="A1"/>
    <w:basedOn w:val="a"/>
    <w:rsid w:val="003B7E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semiHidden/>
    <w:rsid w:val="003B7ED7"/>
    <w:pPr>
      <w:jc w:val="center"/>
    </w:pPr>
    <w:rPr>
      <w:rFonts w:ascii="Impact" w:hAnsi="Impact"/>
      <w:spacing w:val="100"/>
      <w:sz w:val="20"/>
      <w:szCs w:val="20"/>
    </w:rPr>
  </w:style>
  <w:style w:type="paragraph" w:styleId="30">
    <w:name w:val="Body Text 3"/>
    <w:basedOn w:val="a"/>
    <w:semiHidden/>
    <w:rsid w:val="003B7ED7"/>
    <w:pPr>
      <w:jc w:val="center"/>
    </w:pPr>
    <w:rPr>
      <w:b/>
      <w:szCs w:val="20"/>
    </w:rPr>
  </w:style>
  <w:style w:type="paragraph" w:styleId="20">
    <w:name w:val="Body Text Indent 2"/>
    <w:basedOn w:val="a"/>
    <w:semiHidden/>
    <w:rsid w:val="003B7ED7"/>
    <w:pPr>
      <w:ind w:firstLine="851"/>
      <w:jc w:val="both"/>
    </w:pPr>
    <w:rPr>
      <w:szCs w:val="20"/>
    </w:rPr>
  </w:style>
  <w:style w:type="paragraph" w:styleId="a4">
    <w:name w:val="header"/>
    <w:basedOn w:val="a"/>
    <w:semiHidden/>
    <w:rsid w:val="003B7E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rsid w:val="003B7ED7"/>
    <w:rPr>
      <w:sz w:val="24"/>
      <w:szCs w:val="24"/>
    </w:rPr>
  </w:style>
  <w:style w:type="paragraph" w:styleId="a6">
    <w:name w:val="footer"/>
    <w:basedOn w:val="a"/>
    <w:semiHidden/>
    <w:rsid w:val="003B7ED7"/>
    <w:pPr>
      <w:tabs>
        <w:tab w:val="center" w:pos="4677"/>
        <w:tab w:val="right" w:pos="9355"/>
      </w:tabs>
    </w:pPr>
  </w:style>
  <w:style w:type="character" w:styleId="a7">
    <w:name w:val="Hyperlink"/>
    <w:uiPriority w:val="99"/>
    <w:rsid w:val="003B7ED7"/>
    <w:rPr>
      <w:color w:val="0000FF"/>
      <w:u w:val="single"/>
    </w:rPr>
  </w:style>
  <w:style w:type="character" w:styleId="a8">
    <w:name w:val="FollowedHyperlink"/>
    <w:semiHidden/>
    <w:rsid w:val="003B7ED7"/>
    <w:rPr>
      <w:color w:val="800080"/>
      <w:u w:val="single"/>
    </w:rPr>
  </w:style>
  <w:style w:type="paragraph" w:customStyle="1" w:styleId="NewsletterDate">
    <w:name w:val="Newsletter Date"/>
    <w:basedOn w:val="a"/>
    <w:rsid w:val="003B7ED7"/>
    <w:rPr>
      <w:rFonts w:ascii="Century Gothic" w:hAnsi="Century Gothic" w:cs="Century Gothic"/>
      <w:color w:val="3682A2"/>
      <w:sz w:val="22"/>
      <w:szCs w:val="22"/>
      <w:lang w:bidi="ru-RU"/>
    </w:rPr>
  </w:style>
  <w:style w:type="paragraph" w:customStyle="1" w:styleId="a9">
    <w:name w:val="Центральный заголовок"/>
    <w:basedOn w:val="1"/>
    <w:rsid w:val="003B7ED7"/>
    <w:pPr>
      <w:pBdr>
        <w:bottom w:val="none" w:sz="0" w:space="0" w:color="auto"/>
      </w:pBdr>
      <w:spacing w:before="120" w:after="120"/>
      <w:ind w:firstLine="0"/>
    </w:pPr>
    <w:rPr>
      <w:rFonts w:ascii="Times New Roman" w:hAnsi="Times New Roman" w:cs="Times New Roman"/>
      <w:spacing w:val="60"/>
      <w:sz w:val="22"/>
      <w:szCs w:val="22"/>
      <w:u w:val="double"/>
    </w:rPr>
  </w:style>
  <w:style w:type="paragraph" w:customStyle="1" w:styleId="aa">
    <w:name w:val="Заголовок новости"/>
    <w:basedOn w:val="3"/>
    <w:rsid w:val="003B7ED7"/>
    <w:pPr>
      <w:jc w:val="both"/>
    </w:pPr>
    <w:rPr>
      <w:rFonts w:ascii="Times New Roman" w:hAnsi="Times New Roman"/>
      <w:b w:val="0"/>
      <w:i/>
      <w:sz w:val="20"/>
    </w:rPr>
  </w:style>
  <w:style w:type="paragraph" w:customStyle="1" w:styleId="ab">
    <w:name w:val="Новость"/>
    <w:basedOn w:val="a"/>
    <w:rsid w:val="003B7ED7"/>
    <w:pPr>
      <w:spacing w:after="60"/>
      <w:jc w:val="both"/>
    </w:pPr>
    <w:rPr>
      <w:sz w:val="20"/>
    </w:rPr>
  </w:style>
  <w:style w:type="paragraph" w:styleId="10">
    <w:name w:val="toc 1"/>
    <w:basedOn w:val="a"/>
    <w:next w:val="a"/>
    <w:autoRedefine/>
    <w:uiPriority w:val="39"/>
    <w:rsid w:val="003B7ED7"/>
    <w:pPr>
      <w:tabs>
        <w:tab w:val="right" w:leader="dot" w:pos="10194"/>
      </w:tabs>
      <w:spacing w:before="120" w:line="276" w:lineRule="auto"/>
    </w:pPr>
    <w:rPr>
      <w:rFonts w:eastAsia="Calibri"/>
      <w:b/>
      <w:bCs/>
      <w:caps/>
      <w:noProof/>
      <w:sz w:val="22"/>
      <w:szCs w:val="28"/>
      <w:lang w:eastAsia="en-US"/>
    </w:rPr>
  </w:style>
  <w:style w:type="paragraph" w:styleId="21">
    <w:name w:val="toc 2"/>
    <w:basedOn w:val="a"/>
    <w:next w:val="a"/>
    <w:autoRedefine/>
    <w:uiPriority w:val="39"/>
    <w:rsid w:val="003B7ED7"/>
    <w:pPr>
      <w:tabs>
        <w:tab w:val="right" w:leader="dot" w:pos="10194"/>
      </w:tabs>
      <w:spacing w:before="60" w:line="276" w:lineRule="auto"/>
    </w:pPr>
    <w:rPr>
      <w:rFonts w:eastAsia="Calibri"/>
      <w:b/>
      <w:bCs/>
      <w:noProof/>
      <w:sz w:val="20"/>
      <w:szCs w:val="20"/>
      <w:lang w:eastAsia="en-US"/>
    </w:rPr>
  </w:style>
  <w:style w:type="paragraph" w:styleId="31">
    <w:name w:val="toc 3"/>
    <w:basedOn w:val="a"/>
    <w:next w:val="a"/>
    <w:autoRedefine/>
    <w:uiPriority w:val="39"/>
    <w:rsid w:val="003B7ED7"/>
    <w:pPr>
      <w:tabs>
        <w:tab w:val="left" w:pos="0"/>
        <w:tab w:val="right" w:leader="dot" w:pos="10194"/>
      </w:tabs>
      <w:jc w:val="center"/>
    </w:pPr>
    <w:rPr>
      <w:rFonts w:eastAsia="Calibri"/>
      <w:i/>
      <w:noProof/>
      <w:sz w:val="20"/>
      <w:szCs w:val="20"/>
      <w:lang w:eastAsia="en-US"/>
    </w:rPr>
  </w:style>
  <w:style w:type="paragraph" w:styleId="40">
    <w:name w:val="toc 4"/>
    <w:basedOn w:val="a"/>
    <w:next w:val="a"/>
    <w:autoRedefine/>
    <w:uiPriority w:val="39"/>
    <w:rsid w:val="003B7ED7"/>
    <w:pPr>
      <w:spacing w:line="276" w:lineRule="auto"/>
      <w:ind w:left="440"/>
    </w:pPr>
    <w:rPr>
      <w:rFonts w:eastAsia="Calibri"/>
      <w:sz w:val="22"/>
      <w:lang w:eastAsia="en-US"/>
    </w:rPr>
  </w:style>
  <w:style w:type="paragraph" w:styleId="50">
    <w:name w:val="toc 5"/>
    <w:basedOn w:val="a"/>
    <w:next w:val="a"/>
    <w:autoRedefine/>
    <w:uiPriority w:val="39"/>
    <w:rsid w:val="003B7ED7"/>
    <w:pPr>
      <w:spacing w:line="276" w:lineRule="auto"/>
      <w:ind w:left="660"/>
    </w:pPr>
    <w:rPr>
      <w:rFonts w:eastAsia="Calibri"/>
      <w:sz w:val="22"/>
      <w:lang w:eastAsia="en-US"/>
    </w:rPr>
  </w:style>
  <w:style w:type="paragraph" w:styleId="60">
    <w:name w:val="toc 6"/>
    <w:basedOn w:val="a"/>
    <w:next w:val="a"/>
    <w:autoRedefine/>
    <w:uiPriority w:val="39"/>
    <w:rsid w:val="003B7ED7"/>
    <w:pPr>
      <w:spacing w:line="276" w:lineRule="auto"/>
      <w:ind w:left="880"/>
    </w:pPr>
    <w:rPr>
      <w:rFonts w:eastAsia="Calibri"/>
      <w:sz w:val="22"/>
      <w:lang w:eastAsia="en-US"/>
    </w:rPr>
  </w:style>
  <w:style w:type="paragraph" w:styleId="70">
    <w:name w:val="toc 7"/>
    <w:basedOn w:val="a"/>
    <w:next w:val="a"/>
    <w:autoRedefine/>
    <w:uiPriority w:val="39"/>
    <w:rsid w:val="003B7ED7"/>
    <w:pPr>
      <w:spacing w:line="276" w:lineRule="auto"/>
      <w:ind w:left="1100"/>
    </w:pPr>
    <w:rPr>
      <w:rFonts w:eastAsia="Calibri"/>
      <w:sz w:val="22"/>
      <w:lang w:eastAsia="en-US"/>
    </w:rPr>
  </w:style>
  <w:style w:type="paragraph" w:styleId="80">
    <w:name w:val="toc 8"/>
    <w:basedOn w:val="a"/>
    <w:next w:val="a"/>
    <w:autoRedefine/>
    <w:uiPriority w:val="39"/>
    <w:rsid w:val="003B7ED7"/>
    <w:pPr>
      <w:spacing w:line="276" w:lineRule="auto"/>
      <w:ind w:left="1320"/>
    </w:pPr>
    <w:rPr>
      <w:rFonts w:eastAsia="Calibri"/>
      <w:sz w:val="22"/>
      <w:lang w:eastAsia="en-US"/>
    </w:rPr>
  </w:style>
  <w:style w:type="paragraph" w:styleId="9">
    <w:name w:val="toc 9"/>
    <w:basedOn w:val="a"/>
    <w:next w:val="a"/>
    <w:autoRedefine/>
    <w:uiPriority w:val="39"/>
    <w:rsid w:val="003B7ED7"/>
    <w:pPr>
      <w:spacing w:line="276" w:lineRule="auto"/>
      <w:ind w:left="1540"/>
    </w:pPr>
    <w:rPr>
      <w:rFonts w:eastAsia="Calibri"/>
      <w:sz w:val="22"/>
      <w:lang w:eastAsia="en-US"/>
    </w:rPr>
  </w:style>
  <w:style w:type="paragraph" w:styleId="22">
    <w:name w:val="Body Text 2"/>
    <w:basedOn w:val="a"/>
    <w:semiHidden/>
    <w:rsid w:val="003B7ED7"/>
    <w:pPr>
      <w:spacing w:after="200" w:line="276" w:lineRule="auto"/>
      <w:jc w:val="both"/>
    </w:pPr>
    <w:rPr>
      <w:rFonts w:ascii="Arial" w:eastAsia="Calibri" w:hAnsi="Arial" w:cs="Arial"/>
      <w:sz w:val="20"/>
      <w:szCs w:val="22"/>
      <w:lang w:eastAsia="en-US"/>
    </w:rPr>
  </w:style>
  <w:style w:type="paragraph" w:styleId="ac">
    <w:name w:val="Body Text Indent"/>
    <w:aliases w:val="Мой Заголовок 1"/>
    <w:basedOn w:val="a"/>
    <w:semiHidden/>
    <w:rsid w:val="003B7ED7"/>
    <w:pPr>
      <w:jc w:val="both"/>
    </w:pPr>
    <w:rPr>
      <w:rFonts w:ascii="Arial" w:hAnsi="Arial" w:cs="Arial"/>
      <w:sz w:val="20"/>
      <w:szCs w:val="20"/>
    </w:rPr>
  </w:style>
  <w:style w:type="paragraph" w:styleId="32">
    <w:name w:val="Body Text Indent 3"/>
    <w:basedOn w:val="a"/>
    <w:semiHidden/>
    <w:rsid w:val="003B7ED7"/>
    <w:pPr>
      <w:spacing w:after="200" w:line="276" w:lineRule="auto"/>
      <w:ind w:left="-900"/>
      <w:jc w:val="both"/>
    </w:pPr>
    <w:rPr>
      <w:rFonts w:ascii="Arial" w:eastAsia="Calibri" w:hAnsi="Arial" w:cs="Arial"/>
      <w:sz w:val="20"/>
      <w:szCs w:val="22"/>
      <w:lang w:eastAsia="en-US"/>
    </w:rPr>
  </w:style>
  <w:style w:type="character" w:customStyle="1" w:styleId="ad">
    <w:name w:val="Новость Знак"/>
    <w:rsid w:val="003B7ED7"/>
    <w:rPr>
      <w:szCs w:val="24"/>
      <w:lang w:val="ru-RU" w:eastAsia="ru-RU" w:bidi="ar-SA"/>
    </w:rPr>
  </w:style>
  <w:style w:type="paragraph" w:customStyle="1" w:styleId="ae">
    <w:name w:val="Субъект РФ"/>
    <w:basedOn w:val="a"/>
    <w:rsid w:val="003B7ED7"/>
    <w:pPr>
      <w:keepNext/>
      <w:spacing w:before="120" w:after="60"/>
      <w:jc w:val="center"/>
      <w:outlineLvl w:val="1"/>
    </w:pPr>
    <w:rPr>
      <w:b/>
      <w:bCs/>
      <w:sz w:val="22"/>
      <w:u w:val="single"/>
    </w:rPr>
  </w:style>
  <w:style w:type="paragraph" w:customStyle="1" w:styleId="af">
    <w:name w:val="Гос.орган"/>
    <w:basedOn w:val="a"/>
    <w:rsid w:val="003B7ED7"/>
    <w:pPr>
      <w:keepNext/>
      <w:spacing w:before="120" w:after="60"/>
      <w:outlineLvl w:val="1"/>
    </w:pPr>
    <w:rPr>
      <w:b/>
      <w:bCs/>
      <w:sz w:val="20"/>
    </w:rPr>
  </w:style>
  <w:style w:type="paragraph" w:customStyle="1" w:styleId="af0">
    <w:name w:val="СМО"/>
    <w:basedOn w:val="a"/>
    <w:rsid w:val="003B7ED7"/>
    <w:pPr>
      <w:keepNext/>
      <w:spacing w:after="60"/>
      <w:outlineLvl w:val="1"/>
    </w:pPr>
    <w:rPr>
      <w:b/>
      <w:bCs/>
      <w:sz w:val="20"/>
    </w:rPr>
  </w:style>
  <w:style w:type="paragraph" w:customStyle="1" w:styleId="af1">
    <w:name w:val="Муниципалитет"/>
    <w:basedOn w:val="a"/>
    <w:rsid w:val="003B7ED7"/>
    <w:pPr>
      <w:keepNext/>
      <w:outlineLvl w:val="1"/>
    </w:pPr>
    <w:rPr>
      <w:b/>
      <w:bCs/>
      <w:i/>
      <w:iCs/>
      <w:sz w:val="20"/>
    </w:rPr>
  </w:style>
  <w:style w:type="paragraph" w:customStyle="1" w:styleId="a30">
    <w:name w:val="a3"/>
    <w:basedOn w:val="a"/>
    <w:rsid w:val="003B7ED7"/>
    <w:pPr>
      <w:spacing w:before="100" w:beforeAutospacing="1" w:after="100" w:afterAutospacing="1"/>
    </w:pPr>
  </w:style>
  <w:style w:type="paragraph" w:customStyle="1" w:styleId="a40">
    <w:name w:val="a4"/>
    <w:basedOn w:val="a"/>
    <w:rsid w:val="003B7ED7"/>
    <w:pPr>
      <w:spacing w:before="100" w:beforeAutospacing="1" w:after="100" w:afterAutospacing="1"/>
    </w:pPr>
  </w:style>
  <w:style w:type="character" w:customStyle="1" w:styleId="workitemstitle">
    <w:name w:val="workitemstitle"/>
    <w:rsid w:val="003B7ED7"/>
    <w:rPr>
      <w:rFonts w:ascii="Times New Roman" w:hAnsi="Times New Roman" w:cs="Times New Roman"/>
    </w:rPr>
  </w:style>
  <w:style w:type="character" w:customStyle="1" w:styleId="paragraph">
    <w:name w:val="paragraph"/>
    <w:basedOn w:val="a0"/>
    <w:rsid w:val="003B7ED7"/>
  </w:style>
  <w:style w:type="character" w:customStyle="1" w:styleId="11">
    <w:name w:val="Новость Знак1"/>
    <w:rsid w:val="003B7ED7"/>
    <w:rPr>
      <w:szCs w:val="24"/>
      <w:lang w:val="ru-RU" w:eastAsia="ru-RU" w:bidi="ar-SA"/>
    </w:rPr>
  </w:style>
  <w:style w:type="character" w:customStyle="1" w:styleId="af2">
    <w:name w:val="Гос.орган Знак"/>
    <w:rsid w:val="003B7ED7"/>
    <w:rPr>
      <w:b/>
      <w:bCs/>
      <w:szCs w:val="24"/>
      <w:lang w:val="ru-RU" w:eastAsia="ru-RU" w:bidi="ar-SA"/>
    </w:rPr>
  </w:style>
  <w:style w:type="character" w:customStyle="1" w:styleId="newsdesc">
    <w:name w:val="news_desc"/>
    <w:basedOn w:val="a0"/>
    <w:rsid w:val="003B7ED7"/>
  </w:style>
  <w:style w:type="character" w:customStyle="1" w:styleId="newstext">
    <w:name w:val="news_text"/>
    <w:basedOn w:val="a0"/>
    <w:rsid w:val="003B7ED7"/>
  </w:style>
  <w:style w:type="character" w:styleId="af3">
    <w:name w:val="Strong"/>
    <w:uiPriority w:val="22"/>
    <w:qFormat/>
    <w:rsid w:val="003B7ED7"/>
    <w:rPr>
      <w:rFonts w:ascii="Times New Roman" w:hAnsi="Times New Roman" w:cs="Times New Roman"/>
      <w:b/>
      <w:bCs/>
    </w:rPr>
  </w:style>
  <w:style w:type="character" w:customStyle="1" w:styleId="newssinglesubh">
    <w:name w:val="newssinglesubh"/>
    <w:basedOn w:val="a0"/>
    <w:rsid w:val="003B7ED7"/>
  </w:style>
  <w:style w:type="character" w:customStyle="1" w:styleId="newsbodytextlatest">
    <w:name w:val="newsbodytext latest"/>
    <w:basedOn w:val="a0"/>
    <w:rsid w:val="003B7ED7"/>
  </w:style>
  <w:style w:type="character" w:customStyle="1" w:styleId="33">
    <w:name w:val="Заголовок 3 Знак"/>
    <w:rsid w:val="003B7ED7"/>
    <w:rPr>
      <w:rFonts w:ascii="Arial" w:hAnsi="Arial" w:cs="Arial"/>
      <w:b/>
      <w:bCs/>
      <w:sz w:val="28"/>
      <w:szCs w:val="28"/>
      <w:lang w:val="ru-RU" w:eastAsia="ru-RU" w:bidi="ar-SA"/>
    </w:rPr>
  </w:style>
  <w:style w:type="character" w:customStyle="1" w:styleId="af4">
    <w:name w:val="Заголовок новости Знак"/>
    <w:rsid w:val="003B7ED7"/>
    <w:rPr>
      <w:rFonts w:ascii="Arial" w:hAnsi="Arial" w:cs="Arial"/>
      <w:b/>
      <w:bCs/>
      <w:i/>
      <w:sz w:val="28"/>
      <w:szCs w:val="28"/>
      <w:lang w:val="ru-RU" w:eastAsia="ru-RU" w:bidi="ar-SA"/>
    </w:rPr>
  </w:style>
  <w:style w:type="paragraph" w:customStyle="1" w:styleId="ConsPlusNormal">
    <w:name w:val="ConsPlusNormal"/>
    <w:rsid w:val="003B7E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Balloon Text"/>
    <w:basedOn w:val="a"/>
    <w:semiHidden/>
    <w:unhideWhenUsed/>
    <w:rsid w:val="003B7ED7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semiHidden/>
    <w:rsid w:val="003B7ED7"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semiHidden/>
    <w:unhideWhenUsed/>
    <w:rsid w:val="00456DA5"/>
    <w:pPr>
      <w:spacing w:before="100" w:beforeAutospacing="1" w:after="100" w:afterAutospacing="1"/>
    </w:pPr>
  </w:style>
  <w:style w:type="character" w:customStyle="1" w:styleId="news-date-time">
    <w:name w:val="news-date-time"/>
    <w:basedOn w:val="a0"/>
    <w:rsid w:val="00456DA5"/>
  </w:style>
  <w:style w:type="character" w:customStyle="1" w:styleId="apple-converted-space">
    <w:name w:val="apple-converted-space"/>
    <w:basedOn w:val="a0"/>
    <w:rsid w:val="00877521"/>
  </w:style>
  <w:style w:type="character" w:customStyle="1" w:styleId="skypec2ctextspan">
    <w:name w:val="skype_c2c_text_span"/>
    <w:basedOn w:val="a0"/>
    <w:rsid w:val="00877521"/>
  </w:style>
  <w:style w:type="paragraph" w:customStyle="1" w:styleId="anonce">
    <w:name w:val="anonce"/>
    <w:basedOn w:val="a"/>
    <w:rsid w:val="00E60BA4"/>
    <w:pPr>
      <w:spacing w:before="100" w:beforeAutospacing="1" w:after="100" w:afterAutospacing="1"/>
    </w:pPr>
  </w:style>
  <w:style w:type="paragraph" w:customStyle="1" w:styleId="author">
    <w:name w:val="author"/>
    <w:basedOn w:val="a"/>
    <w:rsid w:val="00E60BA4"/>
    <w:pPr>
      <w:spacing w:before="100" w:beforeAutospacing="1" w:after="100" w:afterAutospacing="1"/>
    </w:pPr>
  </w:style>
  <w:style w:type="paragraph" w:customStyle="1" w:styleId="tags">
    <w:name w:val="tags"/>
    <w:basedOn w:val="a"/>
    <w:rsid w:val="00E60BA4"/>
    <w:pPr>
      <w:spacing w:before="100" w:beforeAutospacing="1" w:after="100" w:afterAutospacing="1"/>
    </w:pPr>
  </w:style>
  <w:style w:type="paragraph" w:customStyle="1" w:styleId="imagedetail">
    <w:name w:val="image_detail"/>
    <w:basedOn w:val="a"/>
    <w:rsid w:val="00E60BA4"/>
    <w:pPr>
      <w:spacing w:before="100" w:beforeAutospacing="1" w:after="100" w:afterAutospacing="1"/>
    </w:pPr>
  </w:style>
  <w:style w:type="character" w:styleId="af8">
    <w:name w:val="Emphasis"/>
    <w:basedOn w:val="a0"/>
    <w:uiPriority w:val="20"/>
    <w:qFormat/>
    <w:rsid w:val="004C79A1"/>
    <w:rPr>
      <w:i/>
      <w:iCs/>
    </w:rPr>
  </w:style>
  <w:style w:type="character" w:customStyle="1" w:styleId="submitted2">
    <w:name w:val="submitted2"/>
    <w:basedOn w:val="a0"/>
    <w:rsid w:val="004C79A1"/>
  </w:style>
  <w:style w:type="paragraph" w:customStyle="1" w:styleId="publ-date">
    <w:name w:val="publ-date"/>
    <w:basedOn w:val="a"/>
    <w:rsid w:val="000C277F"/>
    <w:pPr>
      <w:spacing w:before="100" w:beforeAutospacing="1" w:after="100" w:afterAutospacing="1"/>
    </w:pPr>
  </w:style>
  <w:style w:type="character" w:customStyle="1" w:styleId="date-time">
    <w:name w:val="date-time"/>
    <w:basedOn w:val="a0"/>
    <w:rsid w:val="000C277F"/>
  </w:style>
  <w:style w:type="paragraph" w:customStyle="1" w:styleId="greytext">
    <w:name w:val="greytext"/>
    <w:basedOn w:val="a"/>
    <w:rsid w:val="00A35DB4"/>
    <w:pPr>
      <w:spacing w:before="100" w:beforeAutospacing="1" w:after="100" w:afterAutospacing="1"/>
    </w:pPr>
  </w:style>
  <w:style w:type="character" w:customStyle="1" w:styleId="bottommenu">
    <w:name w:val="bottommenu"/>
    <w:basedOn w:val="a0"/>
    <w:rsid w:val="00A35DB4"/>
  </w:style>
  <w:style w:type="paragraph" w:customStyle="1" w:styleId="bold">
    <w:name w:val="bold"/>
    <w:basedOn w:val="a"/>
    <w:rsid w:val="00A35DB4"/>
    <w:pPr>
      <w:spacing w:before="100" w:beforeAutospacing="1" w:after="100" w:afterAutospacing="1"/>
    </w:pPr>
  </w:style>
  <w:style w:type="character" w:customStyle="1" w:styleId="mainhead4">
    <w:name w:val="mainhead4"/>
    <w:basedOn w:val="a0"/>
    <w:rsid w:val="008050FD"/>
  </w:style>
  <w:style w:type="character" w:customStyle="1" w:styleId="text">
    <w:name w:val="text"/>
    <w:basedOn w:val="a0"/>
    <w:rsid w:val="008050FD"/>
  </w:style>
  <w:style w:type="character" w:customStyle="1" w:styleId="entry-pubdate">
    <w:name w:val="entry-pubdate"/>
    <w:basedOn w:val="a0"/>
    <w:rsid w:val="00980E94"/>
  </w:style>
  <w:style w:type="character" w:customStyle="1" w:styleId="istochnik">
    <w:name w:val="istochnik"/>
    <w:basedOn w:val="a0"/>
    <w:rsid w:val="00C6003A"/>
  </w:style>
  <w:style w:type="character" w:customStyle="1" w:styleId="imgpoteme">
    <w:name w:val="img_po_teme"/>
    <w:basedOn w:val="a0"/>
    <w:rsid w:val="00C6003A"/>
  </w:style>
  <w:style w:type="character" w:customStyle="1" w:styleId="headerpoteme">
    <w:name w:val="header_po_teme"/>
    <w:basedOn w:val="a0"/>
    <w:rsid w:val="00C6003A"/>
  </w:style>
  <w:style w:type="paragraph" w:customStyle="1" w:styleId="date-entry">
    <w:name w:val="date-entry"/>
    <w:basedOn w:val="a"/>
    <w:rsid w:val="00C04BF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1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4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5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308">
          <w:marLeft w:val="0"/>
          <w:marRight w:val="0"/>
          <w:marTop w:val="1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26832">
              <w:marLeft w:val="0"/>
              <w:marRight w:val="169"/>
              <w:marTop w:val="9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04279">
                  <w:marLeft w:val="0"/>
                  <w:marRight w:val="0"/>
                  <w:marTop w:val="14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9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5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8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4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3402">
          <w:marLeft w:val="94"/>
          <w:marRight w:val="94"/>
          <w:marTop w:val="94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146">
          <w:marLeft w:val="94"/>
          <w:marRight w:val="94"/>
          <w:marTop w:val="94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0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0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83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93151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6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4989707">
              <w:blockQuote w:val="1"/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40266">
              <w:blockQuote w:val="1"/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1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7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2893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582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575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17581">
                  <w:marLeft w:val="0"/>
                  <w:marRight w:val="-48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117040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6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684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33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5" w:color="919399"/>
            <w:right w:val="none" w:sz="0" w:space="0" w:color="auto"/>
          </w:divBdr>
        </w:div>
        <w:div w:id="14178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5003">
              <w:marLeft w:val="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09532">
          <w:marLeft w:val="0"/>
          <w:marRight w:val="0"/>
          <w:marTop w:val="0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1982">
                  <w:marLeft w:val="0"/>
                  <w:marRight w:val="0"/>
                  <w:marTop w:val="15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6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8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2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84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1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1140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yperlink" Target="http://www.asdg.ru/protokoll/88/327782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://www.asdg.ru/anounce/68/3274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f.asdg.ru/arch2014/" TargetMode="External"/><Relationship Id="rId20" Type="http://schemas.openxmlformats.org/officeDocument/2006/relationships/hyperlink" Target="http://gnkk.ru/news/another-12-routes-of-public-transport-krasnoyarsk-begins-interchange-map.html?sphrase_id=271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naminfo.ru/" TargetMode="External"/><Relationship Id="rId19" Type="http://schemas.openxmlformats.org/officeDocument/2006/relationships/hyperlink" Target="http://gnkk.ru/news/from-19-april-in-krasnoyarsk-will-start-to-operate-transit-transport-card.html?sphrase_id=2717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sdg.ru/asdghtml/bull/soglas.html" TargetMode="External"/><Relationship Id="rId14" Type="http://schemas.openxmlformats.org/officeDocument/2006/relationships/header" Target="header2.xml"/><Relationship Id="rId22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PRESS@ASDG.RU" TargetMode="External"/><Relationship Id="rId2" Type="http://schemas.openxmlformats.org/officeDocument/2006/relationships/hyperlink" Target="http://www.rncm.ru" TargetMode="External"/><Relationship Id="rId1" Type="http://schemas.openxmlformats.org/officeDocument/2006/relationships/hyperlink" Target="mailto:office@rncm.ru" TargetMode="External"/><Relationship Id="rId4" Type="http://schemas.openxmlformats.org/officeDocument/2006/relationships/hyperlink" Target="http://www.asdg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&#1040;&#1057;&#1044;&#1043;\&#1064;&#1072;&#1073;&#1083;&#1086;&#1085;%20&#1048;&#1041;%20&#1054;&#1050;&#1052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BC575-4441-4E03-8704-156886FB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ИБ ОКМО</Template>
  <TotalTime>1</TotalTime>
  <Pages>24</Pages>
  <Words>15735</Words>
  <Characters>116475</Characters>
  <Application>Microsoft Office Word</Application>
  <DocSecurity>0</DocSecurity>
  <Lines>970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ОБЩЕРОССИЙСКОЕ ОБЪЕДИНЕНИЕ</vt:lpstr>
    </vt:vector>
  </TitlesOfParts>
  <Company>RM</Company>
  <LinksUpToDate>false</LinksUpToDate>
  <CharactersWithSpaces>131947</CharactersWithSpaces>
  <SharedDoc>false</SharedDoc>
  <HLinks>
    <vt:vector size="864" baseType="variant">
      <vt:variant>
        <vt:i4>5308484</vt:i4>
      </vt:variant>
      <vt:variant>
        <vt:i4>828</vt:i4>
      </vt:variant>
      <vt:variant>
        <vt:i4>0</vt:i4>
      </vt:variant>
      <vt:variant>
        <vt:i4>5</vt:i4>
      </vt:variant>
      <vt:variant>
        <vt:lpwstr>http://www.asdg.ru/perechen/2008/asdg582.html</vt:lpwstr>
      </vt:variant>
      <vt:variant>
        <vt:lpwstr/>
      </vt:variant>
      <vt:variant>
        <vt:i4>1769484</vt:i4>
      </vt:variant>
      <vt:variant>
        <vt:i4>825</vt:i4>
      </vt:variant>
      <vt:variant>
        <vt:i4>0</vt:i4>
      </vt:variant>
      <vt:variant>
        <vt:i4>5</vt:i4>
      </vt:variant>
      <vt:variant>
        <vt:lpwstr>http://www.asdg.ru/asdghtml/anons/arhiv/anons_41_2008.html</vt:lpwstr>
      </vt:variant>
      <vt:variant>
        <vt:lpwstr/>
      </vt:variant>
      <vt:variant>
        <vt:i4>1245247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_Toc220140972</vt:lpwstr>
      </vt:variant>
      <vt:variant>
        <vt:i4>1245247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_Toc220140971</vt:lpwstr>
      </vt:variant>
      <vt:variant>
        <vt:i4>1245247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_Toc220140970</vt:lpwstr>
      </vt:variant>
      <vt:variant>
        <vt:i4>1179711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_Toc220140969</vt:lpwstr>
      </vt:variant>
      <vt:variant>
        <vt:i4>1179711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_Toc220140968</vt:lpwstr>
      </vt:variant>
      <vt:variant>
        <vt:i4>1179711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_Toc220140967</vt:lpwstr>
      </vt:variant>
      <vt:variant>
        <vt:i4>1179711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_Toc220140966</vt:lpwstr>
      </vt:variant>
      <vt:variant>
        <vt:i4>1179711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_Toc220140965</vt:lpwstr>
      </vt:variant>
      <vt:variant>
        <vt:i4>1179711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_Toc220140964</vt:lpwstr>
      </vt:variant>
      <vt:variant>
        <vt:i4>1179711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_Toc220140963</vt:lpwstr>
      </vt:variant>
      <vt:variant>
        <vt:i4>1179711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_Toc220140962</vt:lpwstr>
      </vt:variant>
      <vt:variant>
        <vt:i4>1179711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_Toc220140961</vt:lpwstr>
      </vt:variant>
      <vt:variant>
        <vt:i4>1179711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_Toc220140960</vt:lpwstr>
      </vt:variant>
      <vt:variant>
        <vt:i4>1114175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_Toc220140959</vt:lpwstr>
      </vt:variant>
      <vt:variant>
        <vt:i4>1114175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_Toc220140958</vt:lpwstr>
      </vt:variant>
      <vt:variant>
        <vt:i4>1114175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_Toc220140957</vt:lpwstr>
      </vt:variant>
      <vt:variant>
        <vt:i4>1114175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_Toc220140956</vt:lpwstr>
      </vt:variant>
      <vt:variant>
        <vt:i4>1114175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_Toc220140955</vt:lpwstr>
      </vt:variant>
      <vt:variant>
        <vt:i4>1114175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_Toc220140954</vt:lpwstr>
      </vt:variant>
      <vt:variant>
        <vt:i4>1114175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_Toc220140953</vt:lpwstr>
      </vt:variant>
      <vt:variant>
        <vt:i4>1114175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_Toc220140952</vt:lpwstr>
      </vt:variant>
      <vt:variant>
        <vt:i4>1114175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_Toc220140951</vt:lpwstr>
      </vt:variant>
      <vt:variant>
        <vt:i4>1114175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_Toc220140950</vt:lpwstr>
      </vt:variant>
      <vt:variant>
        <vt:i4>1048639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_Toc220140949</vt:lpwstr>
      </vt:variant>
      <vt:variant>
        <vt:i4>1048639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_Toc220140948</vt:lpwstr>
      </vt:variant>
      <vt:variant>
        <vt:i4>1048639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_Toc220140947</vt:lpwstr>
      </vt:variant>
      <vt:variant>
        <vt:i4>1048639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_Toc220140946</vt:lpwstr>
      </vt:variant>
      <vt:variant>
        <vt:i4>1048639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_Toc220140945</vt:lpwstr>
      </vt:variant>
      <vt:variant>
        <vt:i4>1048639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_Toc220140944</vt:lpwstr>
      </vt:variant>
      <vt:variant>
        <vt:i4>1048639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_Toc220140943</vt:lpwstr>
      </vt:variant>
      <vt:variant>
        <vt:i4>1048639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_Toc220140942</vt:lpwstr>
      </vt:variant>
      <vt:variant>
        <vt:i4>1048639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_Toc220140941</vt:lpwstr>
      </vt:variant>
      <vt:variant>
        <vt:i4>1048639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_Toc220140940</vt:lpwstr>
      </vt:variant>
      <vt:variant>
        <vt:i4>1507391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_Toc220140939</vt:lpwstr>
      </vt:variant>
      <vt:variant>
        <vt:i4>1507391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_Toc220140938</vt:lpwstr>
      </vt:variant>
      <vt:variant>
        <vt:i4>1507391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_Toc220140937</vt:lpwstr>
      </vt:variant>
      <vt:variant>
        <vt:i4>1507391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_Toc220140936</vt:lpwstr>
      </vt:variant>
      <vt:variant>
        <vt:i4>1507391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_Toc220140935</vt:lpwstr>
      </vt:variant>
      <vt:variant>
        <vt:i4>1507391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_Toc220140934</vt:lpwstr>
      </vt:variant>
      <vt:variant>
        <vt:i4>1507391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_Toc220140933</vt:lpwstr>
      </vt:variant>
      <vt:variant>
        <vt:i4>1507391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_Toc220140932</vt:lpwstr>
      </vt:variant>
      <vt:variant>
        <vt:i4>1507391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_Toc220140931</vt:lpwstr>
      </vt:variant>
      <vt:variant>
        <vt:i4>1507391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_Toc220140930</vt:lpwstr>
      </vt:variant>
      <vt:variant>
        <vt:i4>1441855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_Toc220140929</vt:lpwstr>
      </vt:variant>
      <vt:variant>
        <vt:i4>1441855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_Toc220140928</vt:lpwstr>
      </vt:variant>
      <vt:variant>
        <vt:i4>1441855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_Toc220140927</vt:lpwstr>
      </vt:variant>
      <vt:variant>
        <vt:i4>1441855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_Toc220140926</vt:lpwstr>
      </vt:variant>
      <vt:variant>
        <vt:i4>1441855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_Toc220140925</vt:lpwstr>
      </vt:variant>
      <vt:variant>
        <vt:i4>1441855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_Toc220140924</vt:lpwstr>
      </vt:variant>
      <vt:variant>
        <vt:i4>1441855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_Toc220140923</vt:lpwstr>
      </vt:variant>
      <vt:variant>
        <vt:i4>1441855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_Toc220140922</vt:lpwstr>
      </vt:variant>
      <vt:variant>
        <vt:i4>1441855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_Toc220140921</vt:lpwstr>
      </vt:variant>
      <vt:variant>
        <vt:i4>1441855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_Toc220140920</vt:lpwstr>
      </vt:variant>
      <vt:variant>
        <vt:i4>1376319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_Toc220140919</vt:lpwstr>
      </vt:variant>
      <vt:variant>
        <vt:i4>1376319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_Toc220140918</vt:lpwstr>
      </vt:variant>
      <vt:variant>
        <vt:i4>1376319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_Toc220140917</vt:lpwstr>
      </vt:variant>
      <vt:variant>
        <vt:i4>1376319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_Toc220140916</vt:lpwstr>
      </vt:variant>
      <vt:variant>
        <vt:i4>1376319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_Toc220140915</vt:lpwstr>
      </vt:variant>
      <vt:variant>
        <vt:i4>1376319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_Toc220140914</vt:lpwstr>
      </vt:variant>
      <vt:variant>
        <vt:i4>1376319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_Toc220140913</vt:lpwstr>
      </vt:variant>
      <vt:variant>
        <vt:i4>1376319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_Toc220140912</vt:lpwstr>
      </vt:variant>
      <vt:variant>
        <vt:i4>1376319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_Toc220140911</vt:lpwstr>
      </vt:variant>
      <vt:variant>
        <vt:i4>1376319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_Toc220140910</vt:lpwstr>
      </vt:variant>
      <vt:variant>
        <vt:i4>1310783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_Toc220140909</vt:lpwstr>
      </vt:variant>
      <vt:variant>
        <vt:i4>1310783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_Toc220140908</vt:lpwstr>
      </vt:variant>
      <vt:variant>
        <vt:i4>1310783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_Toc220140907</vt:lpwstr>
      </vt:variant>
      <vt:variant>
        <vt:i4>1310783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_Toc220140906</vt:lpwstr>
      </vt:variant>
      <vt:variant>
        <vt:i4>1310783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_Toc220140905</vt:lpwstr>
      </vt:variant>
      <vt:variant>
        <vt:i4>1310783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_Toc220140904</vt:lpwstr>
      </vt:variant>
      <vt:variant>
        <vt:i4>1310783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_Toc220140903</vt:lpwstr>
      </vt:variant>
      <vt:variant>
        <vt:i4>1310783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_Toc220140902</vt:lpwstr>
      </vt:variant>
      <vt:variant>
        <vt:i4>1310783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_Toc220140901</vt:lpwstr>
      </vt:variant>
      <vt:variant>
        <vt:i4>1310783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_Toc220140900</vt:lpwstr>
      </vt:variant>
      <vt:variant>
        <vt:i4>1900606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_Toc220140899</vt:lpwstr>
      </vt:variant>
      <vt:variant>
        <vt:i4>1900606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_Toc220140898</vt:lpwstr>
      </vt:variant>
      <vt:variant>
        <vt:i4>1900606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_Toc220140897</vt:lpwstr>
      </vt:variant>
      <vt:variant>
        <vt:i4>1900606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_Toc220140896</vt:lpwstr>
      </vt:variant>
      <vt:variant>
        <vt:i4>1900606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_Toc220140895</vt:lpwstr>
      </vt:variant>
      <vt:variant>
        <vt:i4>1900606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_Toc220140894</vt:lpwstr>
      </vt:variant>
      <vt:variant>
        <vt:i4>1900606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_Toc220140893</vt:lpwstr>
      </vt:variant>
      <vt:variant>
        <vt:i4>1900606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_Toc220140892</vt:lpwstr>
      </vt:variant>
      <vt:variant>
        <vt:i4>1900606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_Toc220140891</vt:lpwstr>
      </vt:variant>
      <vt:variant>
        <vt:i4>1900606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_Toc220140890</vt:lpwstr>
      </vt:variant>
      <vt:variant>
        <vt:i4>1835070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_Toc220140889</vt:lpwstr>
      </vt:variant>
      <vt:variant>
        <vt:i4>1835070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_Toc220140888</vt:lpwstr>
      </vt:variant>
      <vt:variant>
        <vt:i4>1835070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_Toc220140887</vt:lpwstr>
      </vt:variant>
      <vt:variant>
        <vt:i4>1835070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_Toc220140886</vt:lpwstr>
      </vt:variant>
      <vt:variant>
        <vt:i4>1835070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_Toc220140885</vt:lpwstr>
      </vt:variant>
      <vt:variant>
        <vt:i4>1835070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_Toc220140884</vt:lpwstr>
      </vt:variant>
      <vt:variant>
        <vt:i4>1835070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_Toc220140883</vt:lpwstr>
      </vt:variant>
      <vt:variant>
        <vt:i4>1835070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_Toc220140882</vt:lpwstr>
      </vt:variant>
      <vt:variant>
        <vt:i4>1835070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_Toc220140881</vt:lpwstr>
      </vt:variant>
      <vt:variant>
        <vt:i4>1835070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_Toc220140880</vt:lpwstr>
      </vt:variant>
      <vt:variant>
        <vt:i4>1245246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_Toc220140879</vt:lpwstr>
      </vt:variant>
      <vt:variant>
        <vt:i4>1245246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_Toc220140878</vt:lpwstr>
      </vt:variant>
      <vt:variant>
        <vt:i4>1245246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_Toc220140877</vt:lpwstr>
      </vt:variant>
      <vt:variant>
        <vt:i4>1245246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_Toc220140876</vt:lpwstr>
      </vt:variant>
      <vt:variant>
        <vt:i4>1245246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_Toc220140875</vt:lpwstr>
      </vt:variant>
      <vt:variant>
        <vt:i4>1245246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_Toc220140874</vt:lpwstr>
      </vt:variant>
      <vt:variant>
        <vt:i4>1245246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_Toc220140873</vt:lpwstr>
      </vt:variant>
      <vt:variant>
        <vt:i4>1245246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_Toc220140872</vt:lpwstr>
      </vt:variant>
      <vt:variant>
        <vt:i4>1245246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_Toc220140871</vt:lpwstr>
      </vt:variant>
      <vt:variant>
        <vt:i4>1245246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_Toc220140870</vt:lpwstr>
      </vt:variant>
      <vt:variant>
        <vt:i4>1179710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_Toc220140869</vt:lpwstr>
      </vt:variant>
      <vt:variant>
        <vt:i4>1179710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_Toc220140868</vt:lpwstr>
      </vt:variant>
      <vt:variant>
        <vt:i4>1179710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_Toc220140867</vt:lpwstr>
      </vt:variant>
      <vt:variant>
        <vt:i4>1179710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_Toc220140866</vt:lpwstr>
      </vt:variant>
      <vt:variant>
        <vt:i4>1179710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_Toc220140865</vt:lpwstr>
      </vt:variant>
      <vt:variant>
        <vt:i4>1179710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_Toc220140864</vt:lpwstr>
      </vt:variant>
      <vt:variant>
        <vt:i4>1179710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_Toc220140863</vt:lpwstr>
      </vt:variant>
      <vt:variant>
        <vt:i4>1179710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_Toc220140862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_Toc220140861</vt:lpwstr>
      </vt:variant>
      <vt:variant>
        <vt:i4>1179710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_Toc220140860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_Toc220140859</vt:lpwstr>
      </vt:variant>
      <vt:variant>
        <vt:i4>1114174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_Toc220140858</vt:lpwstr>
      </vt:variant>
      <vt:variant>
        <vt:i4>1114174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_Toc220140857</vt:lpwstr>
      </vt:variant>
      <vt:variant>
        <vt:i4>1114174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_Toc220140856</vt:lpwstr>
      </vt:variant>
      <vt:variant>
        <vt:i4>1114174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_Toc220140855</vt:lpwstr>
      </vt:variant>
      <vt:variant>
        <vt:i4>1114174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_Toc220140854</vt:lpwstr>
      </vt:variant>
      <vt:variant>
        <vt:i4>1114174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_Toc220140853</vt:lpwstr>
      </vt:variant>
      <vt:variant>
        <vt:i4>1114174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_Toc220140852</vt:lpwstr>
      </vt:variant>
      <vt:variant>
        <vt:i4>1114174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_Toc220140851</vt:lpwstr>
      </vt:variant>
      <vt:variant>
        <vt:i4>1114174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_Toc220140850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_Toc220140849</vt:lpwstr>
      </vt:variant>
      <vt:variant>
        <vt:i4>1048638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_Toc220140848</vt:lpwstr>
      </vt:variant>
      <vt:variant>
        <vt:i4>1048638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_Toc220140847</vt:lpwstr>
      </vt:variant>
      <vt:variant>
        <vt:i4>1048638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_Toc220140846</vt:lpwstr>
      </vt:variant>
      <vt:variant>
        <vt:i4>1048638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_Toc220140845</vt:lpwstr>
      </vt:variant>
      <vt:variant>
        <vt:i4>1048638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_Toc220140844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_Toc220140843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_Toc220140842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_Toc220140841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_Toc220140839</vt:lpwstr>
      </vt:variant>
      <vt:variant>
        <vt:i4>1507390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_Toc220140838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_Toc220140837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_Toc220140836</vt:lpwstr>
      </vt:variant>
      <vt:variant>
        <vt:i4>7602277</vt:i4>
      </vt:variant>
      <vt:variant>
        <vt:i4>3</vt:i4>
      </vt:variant>
      <vt:variant>
        <vt:i4>0</vt:i4>
      </vt:variant>
      <vt:variant>
        <vt:i4>5</vt:i4>
      </vt:variant>
      <vt:variant>
        <vt:lpwstr>http://www.naminfo.ru/</vt:lpwstr>
      </vt:variant>
      <vt:variant>
        <vt:lpwstr/>
      </vt:variant>
      <vt:variant>
        <vt:i4>65</vt:i4>
      </vt:variant>
      <vt:variant>
        <vt:i4>0</vt:i4>
      </vt:variant>
      <vt:variant>
        <vt:i4>0</vt:i4>
      </vt:variant>
      <vt:variant>
        <vt:i4>5</vt:i4>
      </vt:variant>
      <vt:variant>
        <vt:lpwstr>http://www.asdg.ru/asdghtml/bull/soglas.html</vt:lpwstr>
      </vt:variant>
      <vt:variant>
        <vt:lpwstr/>
      </vt:variant>
      <vt:variant>
        <vt:i4>7667766</vt:i4>
      </vt:variant>
      <vt:variant>
        <vt:i4>9</vt:i4>
      </vt:variant>
      <vt:variant>
        <vt:i4>0</vt:i4>
      </vt:variant>
      <vt:variant>
        <vt:i4>5</vt:i4>
      </vt:variant>
      <vt:variant>
        <vt:lpwstr>http://www.asdg.ru/</vt:lpwstr>
      </vt:variant>
      <vt:variant>
        <vt:lpwstr/>
      </vt:variant>
      <vt:variant>
        <vt:i4>5898349</vt:i4>
      </vt:variant>
      <vt:variant>
        <vt:i4>6</vt:i4>
      </vt:variant>
      <vt:variant>
        <vt:i4>0</vt:i4>
      </vt:variant>
      <vt:variant>
        <vt:i4>5</vt:i4>
      </vt:variant>
      <vt:variant>
        <vt:lpwstr>mailto:PRESS@ASDG.RU</vt:lpwstr>
      </vt:variant>
      <vt:variant>
        <vt:lpwstr/>
      </vt:variant>
      <vt:variant>
        <vt:i4>6357025</vt:i4>
      </vt:variant>
      <vt:variant>
        <vt:i4>3</vt:i4>
      </vt:variant>
      <vt:variant>
        <vt:i4>0</vt:i4>
      </vt:variant>
      <vt:variant>
        <vt:i4>5</vt:i4>
      </vt:variant>
      <vt:variant>
        <vt:lpwstr>http://www.rncm.ru/</vt:lpwstr>
      </vt:variant>
      <vt:variant>
        <vt:lpwstr/>
      </vt:variant>
      <vt:variant>
        <vt:i4>3735583</vt:i4>
      </vt:variant>
      <vt:variant>
        <vt:i4>0</vt:i4>
      </vt:variant>
      <vt:variant>
        <vt:i4>0</vt:i4>
      </vt:variant>
      <vt:variant>
        <vt:i4>5</vt:i4>
      </vt:variant>
      <vt:variant>
        <vt:lpwstr>mailto:office@rncm.ru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ОБЩЕРОССИЙСКОЕ ОБЪЕДИНЕНИЕ</dc:title>
  <dc:creator>Kirill</dc:creator>
  <cp:lastModifiedBy>Валинуров Данил Лябибович</cp:lastModifiedBy>
  <cp:revision>2</cp:revision>
  <cp:lastPrinted>2014-11-17T06:34:00Z</cp:lastPrinted>
  <dcterms:created xsi:type="dcterms:W3CDTF">2017-01-18T10:29:00Z</dcterms:created>
  <dcterms:modified xsi:type="dcterms:W3CDTF">2017-01-18T10:29:00Z</dcterms:modified>
</cp:coreProperties>
</file>